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71" w:rsidRPr="00D30495" w:rsidRDefault="003B2F71" w:rsidP="003E342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  <w:sectPr w:rsidR="003B2F71" w:rsidRPr="00D30495" w:rsidSect="001618D5">
          <w:type w:val="continuous"/>
          <w:pgSz w:w="16838" w:h="11906" w:orient="landscape"/>
          <w:pgMar w:top="1134" w:right="1134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3B2F71" w:rsidRDefault="003B2F71" w:rsidP="00B72DE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B2F71" w:rsidRDefault="003B2F71" w:rsidP="00955F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B2F71" w:rsidRPr="00D30495" w:rsidRDefault="003B2F71" w:rsidP="00955F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</w:rPr>
        <w:t xml:space="preserve">Календарно – тематическое </w:t>
      </w:r>
      <w:r>
        <w:rPr>
          <w:rFonts w:ascii="Times New Roman" w:hAnsi="Times New Roman" w:cs="Times New Roman"/>
          <w:b/>
          <w:bCs/>
          <w:sz w:val="20"/>
          <w:szCs w:val="20"/>
        </w:rPr>
        <w:t>планирование по математике</w:t>
      </w:r>
    </w:p>
    <w:p w:rsidR="003B2F71" w:rsidRPr="00D30495" w:rsidRDefault="003B2F71" w:rsidP="00955F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</w:rPr>
        <w:t>4 класс «Планета знаний»</w:t>
      </w:r>
    </w:p>
    <w:p w:rsidR="003B2F71" w:rsidRPr="00D30495" w:rsidRDefault="003B2F71" w:rsidP="00955F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45"/>
        <w:gridCol w:w="2000"/>
        <w:gridCol w:w="1850"/>
        <w:gridCol w:w="726"/>
        <w:gridCol w:w="1970"/>
        <w:gridCol w:w="1885"/>
        <w:gridCol w:w="1933"/>
        <w:gridCol w:w="1558"/>
        <w:gridCol w:w="47"/>
        <w:gridCol w:w="520"/>
        <w:gridCol w:w="51"/>
        <w:gridCol w:w="709"/>
        <w:gridCol w:w="691"/>
        <w:gridCol w:w="18"/>
        <w:gridCol w:w="425"/>
      </w:tblGrid>
      <w:tr w:rsidR="003B2F71" w:rsidRPr="0016440F">
        <w:trPr>
          <w:trHeight w:val="320"/>
        </w:trPr>
        <w:tc>
          <w:tcPr>
            <w:tcW w:w="745" w:type="dxa"/>
            <w:gridSpan w:val="2"/>
            <w:vMerge w:val="restart"/>
            <w:vAlign w:val="center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01" w:type="dxa"/>
            <w:vMerge w:val="restart"/>
            <w:vAlign w:val="center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851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Тип урока </w:t>
            </w:r>
          </w:p>
        </w:tc>
        <w:tc>
          <w:tcPr>
            <w:tcW w:w="726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971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1886" w:type="dxa"/>
            <w:vMerge w:val="restart"/>
            <w:vAlign w:val="center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деятельности</w:t>
            </w:r>
          </w:p>
        </w:tc>
        <w:tc>
          <w:tcPr>
            <w:tcW w:w="3540" w:type="dxa"/>
            <w:gridSpan w:val="3"/>
            <w:tcBorders>
              <w:bottom w:val="single" w:sz="2" w:space="0" w:color="auto"/>
            </w:tcBorders>
            <w:vAlign w:val="center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  УУД</w:t>
            </w:r>
          </w:p>
        </w:tc>
        <w:tc>
          <w:tcPr>
            <w:tcW w:w="571" w:type="dxa"/>
            <w:gridSpan w:val="2"/>
            <w:vMerge w:val="restart"/>
            <w:vAlign w:val="center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контроля</w:t>
            </w:r>
          </w:p>
        </w:tc>
        <w:tc>
          <w:tcPr>
            <w:tcW w:w="709" w:type="dxa"/>
            <w:vMerge w:val="restart"/>
            <w:vAlign w:val="center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Домашнее задание</w:t>
            </w:r>
          </w:p>
        </w:tc>
        <w:tc>
          <w:tcPr>
            <w:tcW w:w="1134" w:type="dxa"/>
            <w:gridSpan w:val="3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</w:tr>
      <w:tr w:rsidR="003B2F71" w:rsidRPr="0016440F">
        <w:trPr>
          <w:trHeight w:val="228"/>
        </w:trPr>
        <w:tc>
          <w:tcPr>
            <w:tcW w:w="745" w:type="dxa"/>
            <w:gridSpan w:val="2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1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1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6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2" w:space="0" w:color="auto"/>
            </w:tcBorders>
            <w:vAlign w:val="center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1606" w:type="dxa"/>
            <w:gridSpan w:val="2"/>
            <w:tcBorders>
              <w:top w:val="single" w:sz="2" w:space="0" w:color="auto"/>
            </w:tcBorders>
            <w:vAlign w:val="center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Метапредметные, личностные</w:t>
            </w:r>
          </w:p>
        </w:tc>
        <w:tc>
          <w:tcPr>
            <w:tcW w:w="571" w:type="dxa"/>
            <w:gridSpan w:val="2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42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3B2F71" w:rsidRPr="0016440F">
        <w:trPr>
          <w:trHeight w:val="146"/>
        </w:trPr>
        <w:tc>
          <w:tcPr>
            <w:tcW w:w="15134" w:type="dxa"/>
            <w:gridSpan w:val="16"/>
          </w:tcPr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Многозначные числа – 10 часов</w:t>
            </w: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Десятичная система чисел.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Часть 1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 устная работа,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совместное и самостоятельное выполнение заданий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, что десять единиц образуют десяток, десять десятков образуют сотни, десять сотен образуют тысячу.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разными способами равенства по рисунку; называть пропущенные числа; выполнять устные вычисления; решать текстовые задачи; выполнять вычисления по образцу; выполнять сложение вида 599 + 1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, что, чтобы назвать число, цифры в записи числа разбивают на группы по три цифры справа налево; эти группы называют классами; число называют слева направо.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многозначные числа; разбивать числа на классы; выполнять вычитание вида 777 – 1; называть числа в каждой последовательности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, что единицы, десятки, сотни – это названия разрядов в классе единиц; в других классах разряды называются так же, но добавляют название класса (единицы тысяч, десятки тысяч, сотни тысяч; единицы миллионов, десятки миллионов, сотни миллионов).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читать многозначные числа, используя таблицу классов и разрядов; записывать числа в виде суммы разрядных слагаемых; выполнять сложение многозначных чисел в столбик;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числа; увеличивать и уменьшать многозначное число на несколько единиц; объяснять, что показывает каждая цифра в записи числа, используя таблицу классов и разрядов; выполнять вычитание многозначных чисел в столбик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правило сравнения многозначных чисел по разрядам.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многозначных чисел на 10, 100, 1000; выполнять сравнение многозначных чисел; называть числа и записывать их в порядке увеличения; записывать число в виде суммы разрядных слагаемых; выполнять вычитание в столбик вида 600 – 84; решать логические задания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стоимости.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текстовые задачи с величинами;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об изобретении шахмат, о двоичной и десятичной системах счисления.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выполнять вычисления по аналогии;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устанавливать закономерность в ряду чисел, продолжать ряд;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давать качественную оценку вычислений при решении задач («можно ли…» и т. д.);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различать банкноты разного достоинства;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прогнозировать суммы, которые можно заплатить, исходя из наличной суммы денег;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пользоваться справочными материалами учебника и доступными средствами информации (справочниками, энциклопедиями, интернетом);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сравнивать разные системы счисления, устанавливать аналогию, определять различие.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использовать изученные правила, способы действий, приёмы вычислений, свойства объектов при выполнении учебных заданий и в познавательной деятельности;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планировать собственную вычислительную деятельность и действия, необходимые для решения задачи.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сотрудничать </w:t>
            </w: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товарищамипри выполнении заданий в паре.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положительное отношение и интерес к изучению математики;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ориентация напоминание причин личной успешности/неуспе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ности в освоении материала;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3 №1-3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2999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Классы.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4  №1-4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Классы и разряды.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индивидуальных заданий;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чисел и величин, их упорядочения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5 – 6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№1-5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Таблица разрядов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упражнений.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7  №1-3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04.09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Сравнение многозначных чисел.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сравнивать числа по классам и разрядам; работа с информационными источниками (учебником); работа по образцу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8 №1-3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темы «Многозначные числа».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работа,  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арифметический диктант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9 – 10  №1-5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на сложение и вычитание.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Повторение: устные и письменные вычисления; решение текстовых задач на сложение и вычитание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заданий;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выполнении совместных заданий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11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с.19 №5,7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на сложение и вычитание.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Повторение: устные и письменные вычисления; решение текстовых задач на сложение и вычитание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чтение материала;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22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Складываем и вычитаем разрядные слагаемые.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терминов. 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разрядов;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 27 № 7, 8, 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Сложение «круглых» чисел.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рассуждение при сложении чисел;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совместная и индивидуальная работа.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 29 № 7(2), 8, 9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№1  «Многозначные числа».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Выполнение заданий на сложение и вычитание многозначных чисел.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Название, последовательность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22 № 5, 6 (а,б,з)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что вычитание – действие, обратное сложению.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к любой сумме составлять две разности; выполнять устные вычисления; решать текстовые задачи; определять порядок действий в выражениях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что 10 единиц в любом разряде дают 1 единицу следующего (старшего) разряда.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вычисления вида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60 + 60, 600 + 600, 6000 + 6000; выбирать правильный ответ; не выполняя вычислений, определять, какие суммы больше миллиона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круглых тысяч и круглых миллионов; решать задачи на движение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вида 1375 + 8423 (без перехода через разряд); выполнять сложение и вычитание в столбик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устно выполнять сложение и вычитание многозначных чисел; записывать вычисление в  столбик;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многозначные числа; устно выполнять сложение и вычитание многозначных чисел;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письменного сложения многозначных чисел.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шестизначных чисел в столбик; сравнивать многозначные числа; вычислять суммы из четырех слагаемых; не выполняя вычислений, подбирать самое близкое к ответу число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дополнять равенства вида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10 000 = ⁯ + 10 и 10 000 – ⁯ = 10; объяснять, как выполнить вычитание многозначных чисел, если уменьшаемое содержит нули;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сложения: переместительный закон, сочетательный закон, сложение с числом 0.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вычисления, используя законы сложения; соотносить законы сложения и формулы; решать уравнения;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before="105"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вычитания числа из суммы; вычитание с числом 0.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устанавливать аналогию, проводить вычисления по аналогии;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примеры с заданным ответом;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схемах, таблицах;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последовательность чисел в соответствии с описанной закономерностью;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буквенных обозначениях;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исследовать допустимые значения переменной в выражении с переменной;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предлагать разные способы вычисления значения выражения, решения задачи; исследовать возможность применения правила вычитания числа из суммы;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моделироватьусловие задачи с помощью схемы;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исследовать свойства суммы, разности (неизменный ответ при изменении компонентов действий);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давать качественную оценку вычислений при решении задач («хватит ли…» и т. д.);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узнавать новое о первом российском учебнике математики.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проводить вычисления по аналогии;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прогнозировать результат сложения и вычитания; проверять себя с помощью письменных вычислений;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контролировать вычисления.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 при выполнении заданий в паре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устанавливать аналогию;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положительное отношение и интерес к изучению математики;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ориентация напоминание причин личной успешности/неуспе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ности в освоении материала;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Сложение «круглых» чисел.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рассуждение при сложении чисел;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совместная и индивидуальная работа.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 31 № 7(3), 6, 9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по разрядам.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сложение круглых чисел (устно и письменно). Решение текстовых задач на увеличение (уменьшение) многозначных чисел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заданий устно и письменно;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схем.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 33№ 6, 8(2)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по разрядам.  Решение  задач.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12 – 13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Вычитание из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« круглого числа».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вычитание из круглого числа, выполнять сложение и вычитание многозначных чисел письменно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с объяснением; самостоятельное выполнение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14 №1 - 2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39  № 8, 9(2)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№1 по теме «Сложение и вычитание многозначных чисел».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 уроке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ind w:right="-157" w:hanging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ind w:right="-1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ind w:right="-157" w:hanging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Сложение и вычитание многозначных чисел.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сложение и вычитание многозначных чисел письменно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34 №1, 2, 3.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Свойства сложения.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Перестановка слагаемых в сумме. Группировка слагаемых в сумме. Сложение и вычитание чисел, использование соответствующих терминов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правилами;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Знать законы сложения,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41  № 7, 8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Использование свойств  сложения и вычитания при вычислениях.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before="105"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Повторение: правила вычитания числа из суммы и суммы из числа; вычитание числа 0.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анализ способов вычисления;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по образцу.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15 - 16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№1 - 4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 сложения и вычитания.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before="105"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с объяснением; самостоятельное выполнение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17 - 19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№1 - 6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«Сложение и вычитание многозначных чисел»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48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1-3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08.10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длины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( метр и километр).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длины (миллиметр, сантиметр, дециметр, метр, километр), массы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(грамм, кило-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грамм, центнер, тонна), вместимости (литр), времени (секунда, минута, час, сутки, неделя, месяц, год, век)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 исследование ситуаций, требующих сравнения единиц длины.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длины (миллиметр, сантиметр, дециметр, метр, километр).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величин; сравнивать величины; решать текстовые задачи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 величинами; записывать длину в километрах и метрах; определять порядок действий в выражениях со скобками.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многозначные числа; решать текстовые задачи; выполнять сложение и вычитание многозначных чисел; определять порядок действий в выражениях со скобками; решать уравнения; выполнять умножение величины на число.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величины в сантиметрах, метрах; задачи с величинами; вычислять площадь фигуры.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высоту в метрах; выполнять кратное сравнение единиц длины.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как вычислить периметр многоугольника.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ответы в более крупных единицах длины; составлять выражения для вычисления периметра прямоугольника и квадрата разными способами; решать уравнения.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длины в более мелких (более крупных) единицах измерения; выражать в одинаковых единицах длины и выполнять сравнение величин.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многоугольников.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геометрические задачи;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дополнять величину до 1 метра.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решать логические и комбинаторные задачи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соотносить единицы длиныс протяженностью, глубиной и высотой предметов;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рисунках-схемах при выполнении заданий;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давать качественную оценку вычислений при решении задач («хватит ли…», «успеет ли…» и т. д.);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умение вычислять периметр прямоугольника при решении задач практического содержания;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табличную форму представления данных при решении нестандартных задач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нестандартные задачи по выбору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вносить необходимые коррективы в собственные действия по итогам самопроверки;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сопоставлять результаты собственной деятельности с оценкой её товарищами, учителем;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адекватно воспринимать аргументированную критику ошибок и учитывать её в работе над ошибками.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учитывать мнение партнёра, аргументировано критиковать допущенные ошибки, обосновывать своё решение;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задавать вопросы с целью получения нужной информации.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20 - 21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№1 - 3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09.10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trHeight w:val="146"/>
        </w:trPr>
        <w:tc>
          <w:tcPr>
            <w:tcW w:w="745" w:type="dxa"/>
            <w:gridSpan w:val="2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длины пути.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53 №9(б), 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длины            (метр, дециметр, сантиметр, миллиметр).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длины (миллиметр, сантиметр, дециметр, метр, километр)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единиц длины; самостоятельное выполнение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22 - 23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№1 - 4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длины            (метр, дециметр, сантиметр, миллиметр).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длины (миллиметр, сантиметр, дециметр, метр, километр)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единиц длины;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24 - 25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№1 - 5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Периметр многоугольника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многоугольника. Первичное знакомство с формулой периметра прямоугольника.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индивидуальная работа;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совместная работа.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59 № 8,9,10(б)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«Длина и её измерение».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 Отработка вычислительных навыков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задач,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схем,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сравнение единиц длины.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26 - 27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№1 - 3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ind w:right="-1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Геометрические задачи.</w:t>
            </w:r>
          </w:p>
          <w:p w:rsidR="003B2F71" w:rsidRPr="0016440F" w:rsidRDefault="003B2F71" w:rsidP="0016440F">
            <w:pPr>
              <w:spacing w:after="0" w:line="240" w:lineRule="auto"/>
              <w:ind w:right="-1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выразитьединицы длины и произвести с ними действия; самостоятельное выполнение заданий; взаимоконтроль.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28 - 30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проектное задание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«Длина и её измерение».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 Отработка вычислительных навыков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задач;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индивидуальное выполнение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64 № 1 -4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keepNext/>
              <w:spacing w:after="0"/>
              <w:jc w:val="center"/>
              <w:outlineLvl w:val="7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«Длина и её измерение».</w:t>
            </w:r>
          </w:p>
          <w:p w:rsidR="003B2F71" w:rsidRPr="0016440F" w:rsidRDefault="003B2F71" w:rsidP="0016440F">
            <w:pPr>
              <w:keepNext/>
              <w:spacing w:after="0"/>
              <w:jc w:val="center"/>
              <w:outlineLvl w:val="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keepNext/>
              <w:spacing w:after="0"/>
              <w:jc w:val="center"/>
              <w:outlineLvl w:val="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 Отработка вычислительных навыков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взаимоконтроль;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выразитьединицы длины и произвести с ними действия.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67 № 19, 20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keepNext/>
              <w:spacing w:after="0"/>
              <w:jc w:val="center"/>
              <w:outlineLvl w:val="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№2 по теме «Длина и её измерение»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Решение текстовых задач.</w:t>
            </w:r>
          </w:p>
          <w:p w:rsidR="003B2F71" w:rsidRPr="0016440F" w:rsidRDefault="003B2F71" w:rsidP="0016440F">
            <w:pPr>
              <w:keepNext/>
              <w:spacing w:after="0"/>
              <w:jc w:val="center"/>
              <w:outlineLvl w:val="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keepNext/>
              <w:spacing w:after="0"/>
              <w:jc w:val="center"/>
              <w:outlineLvl w:val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длины (миллиметр, сантиметр, дециметр, метр, километр)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66  № 10 (1 и 4), 11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  <w:p w:rsidR="003B2F71" w:rsidRPr="0016440F" w:rsidRDefault="003B2F71" w:rsidP="0016440F">
            <w:pPr>
              <w:keepNext/>
              <w:spacing w:after="0"/>
              <w:jc w:val="center"/>
              <w:outlineLvl w:val="7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«Длина и её измерение».</w:t>
            </w:r>
          </w:p>
          <w:p w:rsidR="003B2F71" w:rsidRPr="0016440F" w:rsidRDefault="003B2F71" w:rsidP="0016440F">
            <w:pPr>
              <w:keepNext/>
              <w:spacing w:after="0"/>
              <w:jc w:val="center"/>
              <w:outlineLvl w:val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текстовые задачи, в которых используются единицы длины; находить неизвестный компонент сложения и вычитания. Отработка вычислительных навыков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задач, совместное выполнение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64 № 1(в), 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Письменное умножение.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Повторение: алгоритм письменного умножения. Распространение алгоритма письменного умножения на умножение многозначного числа на однозначное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как умножать многозначное число на однозначное по разрядам;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что многозначные числа умножаются так же, как двузначные и трехзначные.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вида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5498 </w:t>
            </w:r>
            <w:r w:rsidRPr="0016440F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5; решать текстовые задачи; находить ошибки в вычислениях; определять порядок действий в выражениях.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умножения (переместительный закон, сочетательный закон, распределительный закон, умножение на 0 и на 1).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многозначного числа на однозначное, используя свойства умножения;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вида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678 </w:t>
            </w:r>
            <w:r w:rsidRPr="0016440F">
              <w:rPr>
                <w:rFonts w:ascii="Times New Roman" w:hAnsi="Times New Roman" w:cs="Times New Roman"/>
                <w:noProof/>
                <w:sz w:val="20"/>
                <w:szCs w:val="20"/>
              </w:rPr>
              <w:t>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8000 в строчку; решать текстовые задачи на движение; выражать ответ в более крупных единицах длины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находить значение выражения с переменной;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площадь прямоугольника; решать задачи на нахождение периметра и площади.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устанавливать аналогию;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выполнять вычисления по аналогии;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предлагать  разные способы решения задач;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наблюдать за свойствами произведения;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рисунках-схемах при выполнении заданий;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пользоваться справочником в конце учебника.</w:t>
            </w: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контролировать вычисления;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делать выводы, использовать их при вычислениях;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прогнозировать результат умножения (последнюю цифру ответа, количество цифр в ответе).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 при выполнении взаимопроверки.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31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№1 - 3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Свойства умножения.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Повторение: переместительное, сочетательное, распределительное свойства умножения, умножение с числами 0 и 1. Формирование умений выполнять умножение многозначного числа на однозначное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заданий по образцу;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Знать свойства умножения,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У.с.75 № 7, 10, 12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Умножение круглого числа (и на круглое число).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письменно выполнять умножение круглого числа на однозначное и многозначного числа на круглое число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77 № 9, 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Умножение круглого числа (и на круглое число).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письменно выполнять умножение круглого числа на однозначное и многозначного числа на круглое число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плану с проговариванием.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 34 – 35 № 1 – 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Площадь прямоугольника.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81 №11, 12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«Умножение на однозначное число».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повторения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геометрическим материалом, практическая работа.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82 №1-4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Письменное деление.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чисел, использование соответствующих терминов. Устные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тестовыми заданиями;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плану с проговариванием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с тестами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38 -39 № 1-6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 3 по теме «Умножение на однозначное число»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«Умножение на однозначное число».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36 – 37 № 1- 6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письменного деления трехзначного числа на однозначное.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трехзначных чисел на однозначное число;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делить с остатком; решать текстовые задачи;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определять порядок действий в выражениях со скобками и без скобок;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выбирать числа, которые делятся без остатка на 2, на 3, на 4, на 5, на 6, на 9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письменного деления многозначного числа на однозначное число.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многозначных чисел; называть первую цифру результата деления;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определять число цифр в ответе;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деления суммы на число, действия с числами 0 и 1.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площадь участка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как находить неизвестный множитель, неизвестное делимое, неизвестный делитель.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уравнения;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выполнять деление величины на число;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с остатком; выполнять деление многозначного числа в столбик;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вида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300 000 : 3;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выполнять сложение и вычитание величин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вида 7 : 9; определять количество цифр в частном; Выполнять деление вида 2500 : 50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наблюдать за свойствами частного, выполнять вычисления по аналогии;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наблюдать за свойствами арифметических действий;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выделять существенное и несущественное в тексте задачи, составлять краткую запись условия задачи;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устанавливать причинно-следственные связи, строить логическое рассуждение, проводить аналогии и осваивать новые приёмы вычислений;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табличных данных при выполнении заданий.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прогнозировать результат деления (первую цифру ответа, количество цифр в ответе);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контролировать вычисления.;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осуществлять итоговый и пошаговый контроль результатов вычислений с опорой на знание алгоритмов вычислений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 при выполнении взаимопроверки.моделировать условие задачи.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распределять роли при выполнении заданий в паре.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Письменное деление многозначного числа.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натураль-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плану с проговариванием;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87 № 7, 8(3), 9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Свойства деления. Деление круглых чисел.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суммы на число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совместная и индивидуальная работа.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Знать свойства деления.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с.40 – 41 №1-4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умножения и деления.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исследование ситуаций, требующих нахождения неизвестного.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91 № 6(3), 8(3), 9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Письменное деление.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чисел, использование соответствующих терминов. Устные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заданий, взаимоконтроль.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с.92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чисел, в записи которых встречаются нули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95 № 8 (б), 9, 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чисел (случай – нуль в середине частного).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деление чисел (случай, когда в середине частного получается 0)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задания с рассуждением;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97 № 8, 9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круглых чисел.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деление круглых чисел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задач;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образцу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99 № 7(3),9,11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03.12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по теме «Деление на однозначное число".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прогнозировать результат вычислений (последняя цифра суммы, разности, произведения; первая цифра частного; число цифр в ответе). Формирование умений выполнять умножение и деление многозначных чисел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102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№1 – 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04.12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Геометрические фигуры.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106—107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дидактические игры.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Фронтальная беседа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107 № 7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105 №21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№4 по теме «Умножение и деление многозначного числа на однозначное»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Выполнение заданий на деление многозначных чисел.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С.102 – 103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с тестами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103 № 4(б), №5(г)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 том, что изучает геометрия.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пространственных фигур (конус, цилиндр, куб, параллелепипед, пирамида, призма, шар); названия плоских геометрических  фигур (прямоугольник, ромб, полукруг, квадрат, круг, треугольник).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делить на группы геометрические фигуры (пространственные и плоские); чертить в тетради точку, линию, отрезок, угол; вычислять периметр и площадь квадрата; выполнять вычисления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что у каждого четырехугольника 4 стороны, 4 вершины, 4 угла; прямоугольник – это четырехугольник, у которого все углы прямые; квадрат – это прямоугольник,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 которого все стороны равны.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 том, что ромб – это четырехугольник, у которого стороны равны.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проверять свойства прямоугольника (все углы прямые, диагонали равны, противоположные стороны равны); называть общие свойства прямоугольника и квадрата; чертить прямоугольник с заданными сторонами; решать текстовые задачи на нахождение периметра и площади; выполнять вычисления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нахождение периметра и площади прямоугольника; определять порядок действий в выражениях со скобками и без скобок; решать уравнения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что геометрические фигуры обозначают латинскими буквами.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 видах треугольника (прямоугольный, остроугольный, тупоугольный, равнобедренный, равносторонний).</w:t>
            </w: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прямоугольный треугольник со сторонами разной длины; чертить прямоугольный равнобедренный треугольник; определять виды треугольника; решать задачи на нахождение периметра и площади; проводить ось симметрии в треугольнике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 том, что поверхность куба составляют одинаковые грани в форме квадрата; сторону такого квадрата называют ребром куба; точку, в которой сходятся ребра куба, называют вершиной куба.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количество граней, вершин, ребер куба; изображать куб на клетчатой бумаге;  решать уравнения; находить площадь поверхности куба; выполнять вычисления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величин; выполнять умножение и деление величины на число; вычислять периметр и площадь прямоугольника; решать текстовые задачи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keepNext/>
              <w:spacing w:after="0"/>
              <w:outlineLvl w:val="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keepNext/>
              <w:spacing w:after="0"/>
              <w:outlineLvl w:val="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соотносить названия и изображения геометрических фигур, пространственные геометрические фигуры и предметы окружающей обстановки;</w:t>
            </w:r>
          </w:p>
          <w:p w:rsidR="003B2F71" w:rsidRPr="0016440F" w:rsidRDefault="003B2F71" w:rsidP="0016440F">
            <w:pPr>
              <w:keepNext/>
              <w:spacing w:after="0"/>
              <w:outlineLvl w:val="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keepNext/>
              <w:spacing w:after="0"/>
              <w:outlineLvl w:val="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свойства сторон прямоугольника при вычерчивании и решении задач;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выявлять общие свойства разных четырёхугольников, определять различия;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обобщать знания о четырёхугольниках;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классифицировать четырёхугольники; треугольники;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давать качественную оценку вычислений при решении задач («хватит ли…», «успеет ли…» и т. д.);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нестандартные задачи по выбору;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подбирать материал по теме;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конструировать геометрические фигуры из заданных частей; 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достраивать часть до заданной геометрической фигуры; 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мысленно делить геометрическую фигуру на части; 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выбирать форму участия в проектной деятельности по теме «длина и её измерение»;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проводить исследование;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планировать свою деятельность в соответствии с поставленной целью.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участвовать в подготовке викторины;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сотрудничать с товарищами  при выполнении взаимопроверки. 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Четырёхугольники.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</w:p>
        </w:tc>
        <w:tc>
          <w:tcPr>
            <w:tcW w:w="1886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взаимопроверка.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Знать свойства прямоугольника и квадрата. Р.т. с. 48 №1,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Четырёхугольники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РТ с. 49 № 2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площади и периметра прямоугольника.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готовому плану.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111 № 7, 9(б)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Треугольники.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112—113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геометрических задач;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Знать виды треугольников.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Р.т.с. 50 – 51 № 1- 4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Куб.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114—115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114 – определение</w:t>
            </w:r>
          </w:p>
          <w:p w:rsidR="003B2F71" w:rsidRPr="0016440F" w:rsidRDefault="003B2F71" w:rsidP="0016440F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Р.т. с. 52 – 53 № 1 ,2  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Обобщение знаний о геометрических фигурах. Решение задач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РТ с. 53 № 3,4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Обобщение знаний о геометрических фигурах. Решение задач.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116—121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задач с графическим изображением краткой записи.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54 – 55 проектное задание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 5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 I полугодие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Свойства геометрических фигур.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56 – 58 проектное задание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Центнер.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массы  (грамм, килограмм, центнер, тонна)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выполнении совместных заданий; исследование ситуаций, требующих знания единиц массы.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массы.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названия единиц массы; восстанавливать равенства; выражать массу в разных единицах измерения; решать задачи с величинами; находить значение выражений со скобками; сравнивать величины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соотношения: 1 кг = 1000 г,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1 ц = 100 кг, 1 т = 1000 кг = 10 ц.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массу в заданных единицах; выполнять сложение и вычитание величин; решать задачи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 величинами; выполнять умножение и деление многозначного числа на однозначное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массу предметов; находить неизвестное число; решать задачи с величинами; находить значение выражений со скобками; выполнять умножение величины на число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 заданных единицах массу; сравнивать величины, выразив их в одинаковых единицах массы; выполнять сложение и вычитание величин; выполнять умножение и деление величины на число.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давать качественную оценку вычислений при решении задач;</w:t>
            </w:r>
          </w:p>
          <w:p w:rsidR="003B2F71" w:rsidRPr="0016440F" w:rsidRDefault="003B2F71" w:rsidP="00164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пользоваться справочными материалами учебника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планировать свою деятельность в соответствии с поставленной целью.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 при выполнении взаимопроверки.моделировать условие задачи.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7 № 8,10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массы.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массы  (грамм, килограмм, центнер, тонна)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 исследование ситуаций, требующих сравнения единиц массы.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 с. 9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9,10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арифметические действия с величинами; решать текстовые задачи, содержащие единицы массы. Отработка вычислительных навыков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11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№5 (3), 9, 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массы. Соотношение между единицами массы.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12—13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единиц массы;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 с.12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1 -3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№2 по теме «Масса и ее измерение»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Умножение на двузначное число.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совместное выполнение заданий по образцу;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умножения многозначного числа на двузначное число  столбиком.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многозначного числа на двузначное число  столбиком; решать текстовые задачи; решать комбинаторные задачи.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многозначного числа на круглое число  столбиком; решать задачи с величинами «цена», «количество», «стоимость»; находить значение выражения со скобками.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правило умножения числа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на сумму и правило умножения числа на разность.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с использованием правил умножения числа на сумму и умножения числа на разность; 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умножения многозначного числа на трехзначное число столбиком.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логические задачи;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составлять формулы; составлять задачи по схеме; решать задачи на кратное сравнение; находить  значение выражений со скобками и без скобок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вычисления; выполнять умножение многозначных чисел столбиком;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решать задачи с  величинами; округлять числа с заданной точностью.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 расчете стоимости ремонта и оборудования квартиры.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проектное задание; составлять полный расчет, используя данные таблицы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устанавливать аналогию в вычислениях, использовать ее при выполнении вычислений;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комбинировать числовые данные в соответствии с условием задания;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читать схемы, моделирующие условие задачи;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устанавливать закономерность при умножении некоторых чисел; составлять равенства в соответствии с этой закономерностью;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наблюдать за свойствами произведения;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вычленять величины, связанные пропорциональной зависимостью;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обобщенный способ решения задач на пропорциональную зависимость.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делать выводы, использовать их при вычислениях;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прогнозировать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результат умножения нескольких чисел;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предлагать разные способы вычислений;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контролировать правильность вычислений;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оценивать результат умножения (определять ближайшее круглое число);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планировать свою деятельность в соответствии с поставленной целью.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при выполнении заданий в паре;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предлагать разные способы решения задач.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полученные знания в бытовых ситуациях;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узнавать новые сведения из истории математики.</w:t>
            </w: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Р.т. с.7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1-3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Умножение «круглых» чисел.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умножение круглых чисел; решать текстовые задачи на стоимость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Р.т. с.8 - 9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1-5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Приёмы умножения.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Знакомство с приемами устного умножения. Формирование умений выполнять умножение на двузначное число; применять  свойства арифметических действий при вычислениях; решать текстовые задачи разными способами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Р.т. с.10 - 11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Задачи на движение в противоположных направлениях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умений решать задачи на движение в противоположных направлениях. </w:t>
            </w:r>
            <w:r w:rsidRPr="001644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умножение на двузначное число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задач;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осуществление взаимоконтроля.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  <w:p w:rsidR="003B2F71" w:rsidRPr="0016440F" w:rsidRDefault="003B2F71" w:rsidP="00164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 с. 21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6, 8(3), 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Задачи на движение в противоположных направлениях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сравнение разных приемов вычислений, выбор целесообразных.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 с. 22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№ 1 – 3 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приемов умножения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РТ  С. 16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Умножение на трехзначное число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Построение простейших логических выражений типа «…и/ или…», «если… , то…», «не только, но и…»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со схемами;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анализ ситуаций.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РТ с. 17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Значение произведения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знаний.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 по  выполнению заданий по образцу;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27 № 4, 5 (3), 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- проект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и совместное выполнение заданий с взаимопроверкой.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У.с. 29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 9 - 10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Выражения с многозначными числами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31 – проектное задание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 6 по теме «Умножение многозначных чисел»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09.02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Закрепление по теме «Умножение многозначных чисел»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единицу измерения площади – квадратный метр.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площадь участка; сравнивать произведения; решать задачи разными способами; находить значение выражений со скобками и без скобок; решать уравнения методом подбора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площади – квадратный дециметр, квадратный сантиметр.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в тетради квадрат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со стороной 1 дм; разбивать квадрат со стороной 1 дм на квадраты со стороной 1 см; выражать площадь в разных единицах; вычислять площадь прямоугольников; сравнивать площади фигур; находить значения выражений со скобками и без скобок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таблицу единиц площади.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вычислять, сколько квадратных миллиметров содержится в 1 квадратном сантиметре; чертить прямоугольник с заданной длиной и шириной; выражать площадь в разных единицах измерения; сравнивать площади фигур; находить значения выражений со скобками и без скобок; решать уравнения методом подбора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соотносить единицы площади друг с другом и с размерами участка;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конструироватьпрямоугольник заданного размера из прямоугольников меньшей площади;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полученные знания при решении задач с практическим содержанием;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чертежах, рисунках-схемах при выполнении заданий.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делать выводы, использовать их при вычислениях;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прогнозировать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результат умножения нескольких чисел;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предлагать разные способы вычислений;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контролировать правильность вычислений;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при выполнении заданий в паре;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предлагать разные способы решения задач.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полученные знания в бытовых ситуациях;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узнавать новые сведения из истории математики;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35 №3 (л, м), 4 (2), 6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площади (квадратный метр)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заданий; исследование ситуаций, требующих знания единиц площади.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21- 22 №1 -4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площади. Квадратный децимквадратный сантиметр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заданий; исследование ситуаций, требующих сравнения единиц площади.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41 № 5(3),6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площади (ар, гектар, квадратный километр).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Знакомство с единицами площади, которые используются при измерении больших участков. Формирование умений решать текстовые задачи, содержащие единицы площади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выполнениисамостоятельно заданий по образцу; исследование ситуаций, требующих знания единиц площади.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Перевод единиц, У. с 45 №7, 8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№3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теме «Нахождение площади»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Повторять таблицу единиц площади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Закрепление темы «Площадь и её измерение»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Р.т.с. 26 – 27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Проектное задание 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- действие, обратное умножению.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(учебником);работа в парах, малых группах при выполнении совместных заданий.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деления многозначного числа на двузначное число методом подбора.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в столбик многозначных чисел; выполнять проверку равенства с помощью умножения; находить частное методом подбора; решать задачи на движение; выполнять сравнение произведений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деления с остатком.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с остатком; решать текстовые задачи; находить значение выражений со скобками; решать задачи на движение; находить верные высказывания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число цифр в частном; выполнять устно деление методом подбора; решать задачи с величинами; решать комбинаторные задачи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работать; не выполняя деления, определять, сколько цифр будет в частном; восстанавливать равенства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«скорость».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объяснять, что такое скорость движения, скорость чтения, скорость работы, скорость расхода продуктов; приводить примеры, где используется понятие «скорость»; составлять схемы; выполнять умножение и деление многозначных чисел столбиком; решать задачи на движение; находить значения выражений со скобками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«производительность труда».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производительность труда; составлять схему к задаче; 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деления многозначного числа на трехзначное число столбиком.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многозначного числа на трехзначное число столбиком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работу над ошибками; выполнять деление многозначных чисел столбиком; решать текстовые задачи; находить неизвестное слагаемое.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моделировать условия задач на движение;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давать качественную оценку вычислений при решении задач;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устанавливать закономерность при делении некоторых чисел, 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равенства в соответствии с этой закономерностью;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комбинировать числовые данные в соответствии с условием задания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соотносить понятие «скорость» со временем выполнения того или иного действия;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обобщенный способ решения задач, использующих понятие «скорость».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оценивать результат вычислений, заменять числа при вычислениях ближайшими круглыми числами;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контролировать правильность вычислений; прогнозировать результат деления (определять первую цифру ответа, количество цифр в ответе).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при выполнении заданий в паре;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предлагать разные способы решения задач.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полученные знания в бытовых ситуациях;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узнавать новые сведения из истории математики;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с.49 № 5(3-4), 6(б),7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с остатком.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с остатком. 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30 – 31 №1-4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многозначного числа на двузначное.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Повторение: взаимосвязь умножения и деления. Формирование умения подбирать цифру частного (в частном однозначное число)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совместное выполнение заданий по образцу;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53 № 7, 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многозначного числа на двузначное.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Повторение: деление с остатком. Формирование умений подбирать цифру частного; выполнять деление на двузначное число (в частном двузначное число)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задач;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осуществление взаимоконтроля.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55 № 5, 9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многозначного числа на двузначное.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56—59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Повторение: деление с остатком. Формирование умений подбирать цифру частного; выполнять деление на двузначное число (в частном двузначное число)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сравнение разных приемов вычислений, выбор целесообразных;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с.32 – 33 № 1 - 4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Скорость.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61 №6, 7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Производительность труда.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зависимостей между величинами пройденный путь, время, скорость); работы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(объем всей работы, время, производительность труда); «купли-продажи» (количество товара, его цена и стоимость)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со схемами;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анализ ситуаций;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установление взаимосвязи между компонентами.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37 -39 №1 -4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на трёхзначное число.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 по  выполнению заданий по образцу;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правилами.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Задание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65 №6, 9,10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Контрольная работа № 7 по теме «Деление многозначных чисел» 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тренироваться в письменном умножении и делении многозначных чисел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 по теме «Деление многозначных чисел»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с остатком. Формирование умений подбирать цифру частного; выполнять деление на двузначное число (в частном двузначное число)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источниками;работа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самост.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 70 -71 № 9(г),15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Оценивание результата вычислений.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округлять результаты действий с величинами;  выполнять</w:t>
            </w:r>
            <w:r w:rsidRPr="001644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деление на трехзначное число; решать текстовые задачи на производительность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67 № 8, 9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07.03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времени.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времени (секунда, минута, час, сутки, неделя, месяц, год, век)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выполнениисамостоятельно заданий по образцу; исследование ситуаций, требующих знания единиц времени.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времени (секунда, минута, час, сутки, год).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переводить секунды в минуты, в часы; решать задачи на определение времени; выполнять умножение и деление многозначных чисел столбиком; решать задачи на движение.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времени (век).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об истории создания календаря.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календарем; определять век по ленте времени; решать задачи на определение времени; выполнять умножение и деление  многозначных чисел столбиком; решать задачи на движение; определять время по часам.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календаре, расписании, рисунках-схемах;</w:t>
            </w:r>
          </w:p>
          <w:p w:rsidR="003B2F71" w:rsidRPr="0016440F" w:rsidRDefault="003B2F71" w:rsidP="001644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нестандартные задачи по выбору.</w:t>
            </w: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выбирать оптимальные варианты решения задач, связанных с бытовыми жизненными ситуациями (измерение величин, планирование затрат, расхода материалов).</w:t>
            </w:r>
          </w:p>
          <w:p w:rsidR="003B2F71" w:rsidRPr="0016440F" w:rsidRDefault="003B2F71" w:rsidP="001644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контролировать правильность вычислений.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при выполнении заданий в паре;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полученные знания в бытовых ситуациях;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45 – 46 №1-5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Календарь и часы.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времени (секунда, минута, час, сутки, неделя, месяц, год, век)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 и календарем);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47 – 48 № 6 -10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 работа за 3 четверть №8«Умножение и деление многозначных чисел»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 письменного алгоритма деления многозначных чисел.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по образцу.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76 -77 №3(вж, з),13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знаний по теме «Деление многозначных чисел».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(учебником);работа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43 -44 № 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Обобщение знаний по теме «Деление многозначных чисел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34 – 35 №1- 4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Обобщение знаний по теме «Деление многозначных чисел».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деловая игра.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40 -41 № 1- 4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Представление информации.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таблицами);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совместная и самостоятельная по образцу.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 по таблице, диаграмме; решать текстовые задачи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 отвечать на вопросы по таблице; выполнять вычисления и заполнять пустые клетки таблицы; заполнять таблицу недостающими данными; находить значения выражений со скобками и без скобок; решать задачи на движение.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 круговой и столбчатой диаграммах, о графике.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отвечать на вопросы по диаграмме; составлять диаграмму своего распорядка дня</w:t>
            </w: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вычислений; определять порядок действий и вычислять значение выражения; составлять план решения задачи; выполнять сложение, вычитание, умножение, деление многозначных чисел; строить фигуру по предложенному плану.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материал.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работать; проверять правильность вычислений, выбирая наиболее удобный способ; исправлять ошибки в вычислениях; находить правильное решение задачи; выполнять устные вычисления; решать задачи на движение.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находить нужную информацию в таблице, заполнять таблицы, объяснять смысл табличных данных;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диаграммах и графиках, находить нужную информацию;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выполнять действия по заданному алгоритму;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моделировать условие задачи;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находить нужную  информацию, пользуясь разными источниками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записывать результаты подсчетов в таблице; систематизировать их, анализировать, делать выводы;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планировать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вычислительную деятельность; контролировать правильность вычислений разными способами.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участвовать в подготовке викторины;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сотрудничать с товарищами  при выполнении взаимопроверки.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адекватная самооценка;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признавать собственные ошибки.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Р.т. с. 49 – понятия,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 с. 80 - №2- по образцу составить расписание уроков 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777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с таблицами.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 и таблицей);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с.50 №1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83 №7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02.04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Диаграммы.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Знакомство с диаграммами разного вида. Формирование умений находить нужную информацию по диаграмме. Отработка вычислительных навыков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 и диаграммой);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и чертеж диаграмм.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51 №2 -3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85 №5 – по образцу составить диаграмму.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Планирование действий.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простейших логических выражений типа «…и/или…»,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«если… , то…»,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«не только, но и…»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 заданий по алгоритму;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52 – 53 №1 – 5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 и проверка.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проверки.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90 №2 (а, к), №4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 работа № 4 по теме: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«Работа с данными»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Представление информации.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Построение простейших логических выражений типа «…и/или…»,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«если… , то…»,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«не только, но и…»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54 -55 –проектное задание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Чтение и запись чисел.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Счет предметов.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Название, последовательность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запись чисел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от 0 до 1 000 000. Классы и разряды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 устная работа,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разрядный состав чисел.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многозначные числа; записывать числа в виде суммы разрядных слагаемых; выполнять устные вычисления, основанные на знании нумерации чисел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сравнения чисел.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многозначные числа и величины; восстанавливать числовой луч; записывать числовой ряд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разностное и кратное сравнение; выполнять устные вычисления; находить значения выражений со скобками; записывать решение задачи в виде схемы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массы и вместимости.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массу в заданных единицах; находить с помощью рисунка массу предмета; выражать массу в граммах; выполнять сложение и вычитание величин; выполнять умножение и деление величины на число;  определять вместимость аквариума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времени.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 заданных единицах время; решать задачи на определение времени; выполнять сложение и вычитание величин; записывать в порядке уменьшения величины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углублять полученные знания;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находить нужную  информацию, пользуясь разными источниками;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переводить информацию из одного вида в другой (например, табличные данные отмечать на схеме).</w:t>
            </w: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планировать свою деятельность в соответствии с поставленной целью.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сотрудничать с товарищами  при выполнении взаимопроверки.моделировать условие задачи.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140 №1-4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Сравнение чисел.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Отношения «равно», «больше», «меньше» для чисел, их запись с помощью знаков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(равно),  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&lt;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(меньше),  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&gt;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(больше)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(учебником),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совместное и самостоятельное выполнение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 с. 140 - 141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№5-8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Задачи на сравнение.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Отношения «равно», «больше», «меньше» для чисел, их запись с помощью знаков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(равно),  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&lt;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(меньше),  </w:t>
            </w: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&gt;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(больше)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индивидуальных заданий;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сравнения чисел и величин, их упорядочения.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 с. 141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№ 9 – 12 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Масса и вместимость.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Единицы массы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(грамм, килограмм, центнер, тонна), вместимости (литр)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самостоятельных заданий;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 104 №1 – 3(матем. тренажер)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измерения времени.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времени (секунда, минута, час, сутки, неделя, месяц, год, век)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56 – 57 № 1-3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Единицы измерения времени.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 о сравнении величин.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Тест по теме «Числа и величины»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 о сравнении величин.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106 № 10(2стр.),12,  14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арифметические действия: сложение и вычитание; законы сложения; названия чисел при сложении и вычитании.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вычисления; находить неизвестное число; устанавливать связь между сложением и вычитанием; выполнять сложение и вычитание многозначных чисел столбиком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арифметические действия: умножение и деление; законы умножения; </w:t>
            </w:r>
            <w:r w:rsidRPr="0016440F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название чисел при умножении и делении.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вычисления; находить неизвестное число; устанавливать связь между умножением и делением; выполнять умножение и деление многозначных чисел столбиком; решать задачи с величинами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«числовое выражение».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порядок действий в выражении со скобками и без скобок; расставлять скобки так, чтобы равенство стало верным; не выполняя вычислений, записывать выражения в порядке уменьшения их значений; решать задачи на движение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арифметических действий (переместительное свойство сложения и умножения, сочетательное свойство сложения и умножения, распределительное свойство умножения и деления).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вычисления рациональным способом, используя свойства арифметических действий; решать задачи с величинами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вычислений.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проверку; не вычисляя значения выражений, определять приблизительное значение выражения; находить значения выражений со скобками и без скобок; решать задачи на движение.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схемах;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правильно использовать в речи названия компонентов арифметических действий и числовых выражений;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моделировать условие задачи;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давать качественную оценку вычислений при решении задач;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углублять полученные знания;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находить нужную  информацию, пользуясь разными источниками.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прогнозировать результат вычислений.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сотрудничать с товарищами  при выполнении взаимопроверки.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Р.т. с. 58 -59 №4 - 6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Умножение и деление.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№ 5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задания.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С.111№6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Числовое выражение.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Числовое выражение. 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установления порядка действий;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выполнении совместных заданий;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142 № 13- 15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Свойства арифметических действий.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Перестановка слагаемых в сумме. Перестановка множителей в произведении. Группировка слагаемых в сумме.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сравнение разных приемов вычислений, выбор целесообразных;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114 № 6,7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Способы проверки вычислений.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Способы проверки вычислений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сравнение разных приемов проверки, выбор целесообразных;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взаимоконтроль выполненных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119 №7(1), 11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03.05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изученного материала о числовых выражениях.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теста.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119 №6, 9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Годовая контрольная работа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9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Свойства арифметических действий.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вычисления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с натуральными числами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118 №5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Распознавание и построение геометрических фигур.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практическая работа, самостоятельная и совместная работа.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геометрических фигур.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треугольники, классифицировать их на группы; изображать в тетради пересекающиеся и непересекающиеся отрезки; находить на чертеже острые, тупые и прямые углы; определять название четырехугольника по его описанию; строить ломаные.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об объемных телах, телах вращения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построения геометрических фигур.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построения с помощью линейки, угольника, циркуля; выполнять построение геометрических фигур по образцу; изображать пространственные фигуры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длины.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измерять отрезок с точностью до 1 мм; решать задачи с  величинами; выполнять сложение и вычитание величин; выполнять умножение и деление величины на число; выполнять разностное сравнение периметров; находить значения выражений со скобками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площади.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в заданных единицах площадь; определять ширину комнаты по данной длине и площади; вычислять площадь; определять площадь фигуры с помощью палетки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определять сходства и различия геометрических фигур;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выполнять геометрические построения по заданному алгоритму;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ориентироваться в схемах;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соотносить реальные размеры объекта и размеры его изображения на схеме;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моделировать условие задачи;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углублять полученные знания;находить нужную  информацию, пользуясь разными источниками;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моделировать пространственные фигуры;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проводить исследование соотношения между единицами объёма.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выбирать форму участия в проектной деятельности по теме «геометрические фигуры»;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подбирать материал по теме;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планировать свою деятельность в соответствии с поставленной целью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сотрудничать с товарищами при выполнении заданий в группе: устанавливать очерёдность действий; осуществлять взаимопроверку; обсуждать совместное решение;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Начертить геометрические фигуры, у четырехугольников найти </w:t>
            </w:r>
            <w:r w:rsidRPr="00164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64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Измерение длины.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Единицы длины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(миллиметр, сантиметр, дециметр,</w:t>
            </w: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метр, километр)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ситуаций, требующих знания измерения длины.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128 №1-3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Измерение площади.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Площадь геометрической фигуры.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выполнениисамостоятельно заданий по образцу; исследование ситуаций, требующих знания измерения площади.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128 №3,4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 работа №6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теме «Арифметические действия и их свойства».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Обобщение по теме «Фигуры и величины».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 материала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и изображение геометрических фигур: точка, прямая, отрезок, угол, многоугольники – треугольник, прямоугольник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(учебником, тетрадями), работа над ошибками;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совместных и самостоятельных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У.с. 129№8(3), 11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Задачи на стоимость.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умения.</w:t>
            </w:r>
          </w:p>
        </w:tc>
        <w:tc>
          <w:tcPr>
            <w:tcW w:w="1934" w:type="dxa"/>
            <w:vMerge w:val="restart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материал.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работу над ошибками; решать задачи на процессы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вычисления стоимости.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величинами «цена», «количество», «стоимость»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правило решения задач на движение в противоположных направлениях, на движение в одном направлении и на встречное движение.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производительность труда;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решать задачи на движение; составлять схемы;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доли; 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br/>
              <w:t>определять, какие доли целой фигуры закрашены</w:t>
            </w:r>
          </w:p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Иметь представление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о доли числа.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правильный вариант при ответе на вопросы теста.</w:t>
            </w:r>
          </w:p>
        </w:tc>
        <w:tc>
          <w:tcPr>
            <w:tcW w:w="1559" w:type="dxa"/>
            <w:vMerge w:val="restart"/>
          </w:tcPr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моделировать условие задачи;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обобщённые способы решения задач на движение, на производительность.</w:t>
            </w: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оценивать верность высказываний.</w:t>
            </w:r>
          </w:p>
          <w:p w:rsidR="003B2F71" w:rsidRPr="0016440F" w:rsidRDefault="003B2F71" w:rsidP="0016440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сотрудничать с товарищами при выполнении заданий в группе: устанавливать очерёдность действий; осуществлять взаимопроверку; обсуждать совместное решение (предлагать варианты, сравнивать способы вычисления или решения задачи); объединять полученные результаты;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задавать вопросы с целью получения нужной информации.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</w:p>
          <w:p w:rsidR="003B2F71" w:rsidRPr="0016440F" w:rsidRDefault="003B2F71" w:rsidP="0016440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оценивать трудность предлагаемого задания.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130 №4, 5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Задачи на движение.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игровая деятельность.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У. с. 134 №6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Задачи на производительность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задач на доли.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информационными источниками (учебником);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помощью анализа ситуаций, требующих умения;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в парах, малых группах при выполнении совместных заданий.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У. с.135 №9, с. 137 №11 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Интеллектуальный марафон «В стране математики»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 xml:space="preserve">Игровая деятельность, </w:t>
            </w:r>
          </w:p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Интеллектуальный марафон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Доработать  проекты.</w:t>
            </w: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71" w:rsidRPr="0016440F">
        <w:trPr>
          <w:gridBefore w:val="1"/>
          <w:trHeight w:val="146"/>
        </w:trPr>
        <w:tc>
          <w:tcPr>
            <w:tcW w:w="745" w:type="dxa"/>
          </w:tcPr>
          <w:p w:rsidR="003B2F71" w:rsidRPr="0016440F" w:rsidRDefault="003B2F71" w:rsidP="0016440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00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Защита проектов по теме  «Геометрические фигуры»</w:t>
            </w:r>
          </w:p>
        </w:tc>
        <w:tc>
          <w:tcPr>
            <w:tcW w:w="1851" w:type="dxa"/>
          </w:tcPr>
          <w:p w:rsidR="003B2F71" w:rsidRPr="0016440F" w:rsidRDefault="003B2F71" w:rsidP="0016440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Урок - проект</w:t>
            </w:r>
          </w:p>
        </w:tc>
        <w:tc>
          <w:tcPr>
            <w:tcW w:w="72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Проверка знаний, умений</w:t>
            </w:r>
          </w:p>
        </w:tc>
        <w:tc>
          <w:tcPr>
            <w:tcW w:w="1886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Защита проектов, слушание.</w:t>
            </w:r>
          </w:p>
        </w:tc>
        <w:tc>
          <w:tcPr>
            <w:tcW w:w="1934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Проекты</w:t>
            </w:r>
          </w:p>
        </w:tc>
        <w:tc>
          <w:tcPr>
            <w:tcW w:w="760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40F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443" w:type="dxa"/>
            <w:gridSpan w:val="2"/>
          </w:tcPr>
          <w:p w:rsidR="003B2F71" w:rsidRPr="0016440F" w:rsidRDefault="003B2F71" w:rsidP="001644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2F71" w:rsidRPr="00D30495" w:rsidRDefault="003B2F71" w:rsidP="00955F55">
      <w:pPr>
        <w:rPr>
          <w:rFonts w:ascii="Times New Roman" w:hAnsi="Times New Roman" w:cs="Times New Roman"/>
          <w:sz w:val="20"/>
          <w:szCs w:val="20"/>
        </w:r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  <w:sectPr w:rsidR="003B2F71" w:rsidRPr="00D30495" w:rsidSect="001618D5">
          <w:type w:val="continuous"/>
          <w:pgSz w:w="16838" w:h="11906" w:orient="landscape" w:code="9"/>
          <w:pgMar w:top="1134" w:right="851" w:bottom="1134" w:left="1701" w:header="709" w:footer="709" w:gutter="0"/>
          <w:cols w:space="708"/>
          <w:docGrid w:linePitch="360"/>
        </w:sect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B2F71" w:rsidRPr="00D30495" w:rsidRDefault="003B2F71" w:rsidP="00955F5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B2F71" w:rsidRPr="00D30495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Контрольно – измерительные материалы по математике.</w:t>
      </w:r>
    </w:p>
    <w:p w:rsidR="003B2F71" w:rsidRPr="00D30495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>Входная контрольная работа №1 по теме</w:t>
      </w:r>
    </w:p>
    <w:p w:rsidR="003B2F71" w:rsidRPr="00D30495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 xml:space="preserve"> «Повторение и закрепление изученного в 3 классе»</w:t>
      </w:r>
    </w:p>
    <w:p w:rsidR="003B2F71" w:rsidRPr="00D30495" w:rsidRDefault="003B2F71" w:rsidP="009A0F16">
      <w:pPr>
        <w:suppressAutoHyphens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1 вариант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1.8 одинаковых скворечников сделали из 24 дощечек. Сколько таких скворечников сделали из 51 дощечки?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2.Найди значения выражения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(68:4+78:6) *4=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3. 563+219=   800-348=   837*7=    750*4=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4.Раздели с остатком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80:9=   71:8=   65:9=   54:8=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5. Найди площадь и периметр прямоугольника 7см и 2дм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**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Найди неизвестное число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…   + 75*4=380            …  -  128*6+68 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2вариант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1.На 6 плащей расходуют 18м ткани.Сколько таких плащей можно сшить  из 42 метров ткани?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2. Найди значения выражения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(96:4+90:6)*8=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3.749+207=    900-674=   584*6=   380*6=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4. Раздели с остатком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76:9=      58:8=    60:9=   71:9=  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5. Найди площадь и периметр квадрата со стороной 8см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>Контрольная работа №2 по теме</w:t>
      </w: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 xml:space="preserve"> «Многозначные числа. Сложение и вычитание многозначных чисел»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1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312" w:lineRule="auto"/>
        <w:ind w:left="360" w:right="279" w:hanging="360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1.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Запиши  цифрами  число:  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пятнадцать  тысяч  двести  девяносто  восемь.  _____________</w:t>
      </w:r>
    </w:p>
    <w:p w:rsidR="003B2F71" w:rsidRPr="00D30495" w:rsidRDefault="003B2F71" w:rsidP="009A0F16">
      <w:pPr>
        <w:suppressAutoHyphens/>
        <w:spacing w:after="0" w:line="312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18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4"/>
        </w:numPr>
        <w:tabs>
          <w:tab w:val="left" w:pos="540"/>
        </w:tabs>
        <w:suppressAutoHyphens/>
        <w:spacing w:after="0" w:line="312" w:lineRule="auto"/>
        <w:ind w:hanging="7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Запиши  следующие  пять  чисел. ________________________________</w:t>
      </w:r>
    </w:p>
    <w:p w:rsidR="003B2F71" w:rsidRPr="00D30495" w:rsidRDefault="003B2F71" w:rsidP="009A0F16">
      <w:pPr>
        <w:tabs>
          <w:tab w:val="left" w:pos="1800"/>
        </w:tabs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1980"/>
          <w:tab w:val="left" w:pos="3960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Вычисли  устно:</w:t>
      </w:r>
    </w:p>
    <w:p w:rsidR="003B2F71" w:rsidRPr="00D30495" w:rsidRDefault="003B2F71" w:rsidP="009A0F16">
      <w:pPr>
        <w:tabs>
          <w:tab w:val="left" w:pos="1980"/>
          <w:tab w:val="left" w:pos="3960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3000  +  9000  =  ___________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15 000  –  7000  =  ___________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80 000  +  4000  =  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37 000  –  30 000  =  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43 705  +  15 486  =  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26 630  –  5803  =  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  посёлке  живут  12 500  человек.  Из  них  8440  жителей  —  взрослые.  На  сколько  меньше  в  посёлке  детей,  чем  взрослых?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5.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Ширина  прямоугольника  4 дм8 см,  а  длина  на  9 см  больше.  Найди  периметр  прямоугольника.  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2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312" w:lineRule="auto"/>
        <w:ind w:left="360" w:right="279" w:hanging="360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1.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Запиши  цифрами  число:  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двенадцать  тысяч  пятьсот  два.  _____________</w:t>
      </w:r>
    </w:p>
    <w:p w:rsidR="003B2F71" w:rsidRPr="00D30495" w:rsidRDefault="003B2F71" w:rsidP="009A0F16">
      <w:pPr>
        <w:suppressAutoHyphens/>
        <w:spacing w:after="0" w:line="312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18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4"/>
        </w:numPr>
        <w:tabs>
          <w:tab w:val="left" w:pos="540"/>
        </w:tabs>
        <w:suppressAutoHyphens/>
        <w:spacing w:after="0" w:line="312" w:lineRule="auto"/>
        <w:ind w:hanging="7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Запиши  предыдущие  пять  чисел. _______________________________</w:t>
      </w:r>
    </w:p>
    <w:p w:rsidR="003B2F71" w:rsidRPr="00D30495" w:rsidRDefault="003B2F71" w:rsidP="009A0F16">
      <w:pPr>
        <w:tabs>
          <w:tab w:val="left" w:pos="1800"/>
        </w:tabs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1980"/>
          <w:tab w:val="left" w:pos="3960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Вычисли  устно:</w:t>
      </w:r>
    </w:p>
    <w:p w:rsidR="003B2F71" w:rsidRPr="00D30495" w:rsidRDefault="003B2F71" w:rsidP="009A0F16">
      <w:pPr>
        <w:tabs>
          <w:tab w:val="left" w:pos="1980"/>
          <w:tab w:val="left" w:pos="3960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7000  +  6000  =  ___________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14 000  –  5000  =  ___________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50 000  +  9000  =  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84 000  –  80 000  =  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74 853  +  5967  =  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12 603  –  6890  =  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  заповеднике  20 000  растений.  Из  них  850  редких.  На  сколько  больше  в  заповеднике  часто  встречающихся  растений?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5.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Одна  сторона  прямоугольника  8 дм,  а  другая  на  1 дм3 см  короче.  Найди  периметр  прямоугольника.  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3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1.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Запиши  число  в  виде  суммы  разрядных  слагаемых: 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290 506  =  ____________________________________________________</w:t>
      </w:r>
    </w:p>
    <w:p w:rsidR="003B2F71" w:rsidRPr="00D30495" w:rsidRDefault="003B2F71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Выполни  вычисления  устно  или  письменно:</w:t>
      </w: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16 000 + 15 000  =  ___________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31 000 – 17 000  =  ___________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500 000 + 30 000  =  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275 000 – 5000  =  ___________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235 690 + 40 784  =  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 xml:space="preserve">400 708 – 36 445  =  __________ 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В  рыболовном  хозяйстве  насчитывается  5600  сазанов,  щук  на  4800  меньше,  а  карасей  на  15 000  больше,  чем  щук  и  сазанов  вместе.  Сколько  карасей? 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Ширина  оконной  рамы 9 дм,  а  длина  на  45 см  больше.  Найди    периметр  окна.  </w:t>
      </w: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right="-8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5.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Запиши  числа  в  порядке  уменьшения:  480 000,  48 000,  408 000,  800 004.</w:t>
      </w: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880"/>
        </w:tabs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_____________________________________________________________ 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4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1.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Запиши  число  в  виде  суммы  разрядных  слагаемых: 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301 049  =  ____________________________________________________</w:t>
      </w:r>
    </w:p>
    <w:p w:rsidR="003B2F71" w:rsidRPr="00D30495" w:rsidRDefault="003B2F71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Выполни  вычисления  устно  или  письменно:</w:t>
      </w: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24 000 + 17 000  =  ___________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43 000 – 25 000  =  ___________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600 000 + 8000  =  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342 000 – 40 000  =  ___________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483 048 + 160 987  =  __________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 xml:space="preserve">345 000 – 290 670  =  __________ </w:t>
      </w: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ind w:firstLine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Протяжённость  пути  от  Петербурга  до  Владивостока  9656 км.  На  пути  лежат  разные  города  в  том  числе  Омск  и  Красноярск.  От  Петербурга  до  Омска  3277 км,  а  до  Красноярска  4708 км.  На  сколько  дальше  от  Владивостока  Омск,  чем  Красноярск? 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Игровая  площадка  имеет  прямоугольную  форму.  Её  длина 12 м,  а  ширина  на  3 м40 см  меньше.  По  периметру  высажена  живая  изгородь.  Найди  длину  изгороди.  </w:t>
      </w: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5.*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Вставь  цифры  так,  чтобы  получились  верные  неравенства.</w:t>
      </w: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880"/>
        </w:tabs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noProof/>
          <w:lang w:eastAsia="ru-RU"/>
        </w:rPr>
        <w:pict>
          <v:group id="Группа 1" o:spid="_x0000_s1026" style="position:absolute;left:0;text-align:left;margin-left:9pt;margin-top:4.25pt;width:254.1pt;height:18.3pt;z-index:251658240" coordorigin="1881,13008" coordsize="5388,366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1881;top:13008;width:5388;height:366;visibility:visible;mso-wrap-style:none" strokecolor="white">
              <v:textbox>
                <w:txbxContent>
                  <w:p w:rsidR="003B2F71" w:rsidRPr="00340329" w:rsidRDefault="003B2F71" w:rsidP="009A0F16">
                    <w:pPr>
                      <w:tabs>
                        <w:tab w:val="left" w:pos="3060"/>
                      </w:tabs>
                      <w:jc w:val="both"/>
                      <w:rPr>
                        <w:rFonts w:ascii="Arial" w:hAnsi="Arial" w:cs="Arial"/>
                      </w:rPr>
                    </w:pPr>
                    <w:r w:rsidRPr="002A5B3C">
                      <w:rPr>
                        <w:rFonts w:ascii="Arial" w:hAnsi="Arial" w:cs="Arial"/>
                      </w:rPr>
                      <w:t>20 348  &lt;  20 34</w:t>
                    </w:r>
                    <w:r w:rsidRPr="002A5B3C">
                      <w:rPr>
                        <w:rFonts w:ascii="Arial" w:hAnsi="Arial" w:cs="Arial"/>
                      </w:rPr>
                      <w:tab/>
                      <w:t>267 011  &gt;90 235</w:t>
                    </w:r>
                  </w:p>
                </w:txbxContent>
              </v:textbox>
            </v:shape>
            <v:rect id="Rectangle 4" o:spid="_x0000_s1028" style="position:absolute;left:3634;top:13083;width:227;height:227;visibility:visible" fillcolor="#9cf" strokecolor="#9cf"/>
            <v:rect id="Rectangle 5" o:spid="_x0000_s1029" style="position:absolute;left:6201;top:13083;width:227;height:227;visibility:visible" fillcolor="#9cf" strokecolor="#9cf"/>
          </v:group>
        </w:pic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>Контрольная работа №3 по теме</w:t>
      </w: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 xml:space="preserve"> «Умножение и деление на однозначное число»</w:t>
      </w:r>
    </w:p>
    <w:p w:rsidR="003B2F71" w:rsidRPr="00D30495" w:rsidRDefault="003B2F71" w:rsidP="009A0F16">
      <w:pPr>
        <w:keepNext/>
        <w:spacing w:after="0"/>
        <w:ind w:firstLine="360"/>
        <w:jc w:val="both"/>
        <w:outlineLvl w:val="1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Вариант 1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1.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3B2F71" w:rsidRPr="00D30495" w:rsidRDefault="003B2F71" w:rsidP="009A0F16">
      <w:pPr>
        <w:tabs>
          <w:tab w:val="left" w:pos="2410"/>
          <w:tab w:val="left" w:pos="4536"/>
          <w:tab w:val="left" w:pos="6663"/>
        </w:tabs>
        <w:suppressAutoHyphens/>
        <w:spacing w:after="0" w:line="336" w:lineRule="auto"/>
        <w:ind w:left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а)  1450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6;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 xml:space="preserve">б)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6074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30;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в)  3504 : 6;</w:t>
      </w:r>
      <w:r w:rsidRPr="00D30495">
        <w:rPr>
          <w:rFonts w:ascii="Times New Roman" w:eastAsia="SimSun" w:hAnsi="Times New Roman"/>
          <w:sz w:val="20"/>
          <w:szCs w:val="20"/>
          <w:lang w:eastAsia="ar-SA"/>
        </w:rPr>
        <w:tab/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г)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1840 : 8.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Туристы  проплыли  на  катере  12 ч,  а  на  плоту  18 ч.  Сколько  километров  они  проплыли,  если  скорость  катера  40 км/ч,  а  скорость  плота  4 км/ч?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Найди  площадь  прямоугольника,  у  которого  одна  сторона  равна  3 см  4 мм,  а  другая  в  5  раз  больше.    </w:t>
      </w: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Найди  неизвестное:  а)  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t>x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–  342  = 99;    б)  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t>y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5 = 3200.</w:t>
      </w:r>
    </w:p>
    <w:p w:rsidR="003B2F71" w:rsidRPr="00D30495" w:rsidRDefault="003B2F71" w:rsidP="009A0F16">
      <w:pPr>
        <w:tabs>
          <w:tab w:val="left" w:pos="2700"/>
          <w:tab w:val="left" w:pos="482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2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1.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3B2F71" w:rsidRPr="00D30495" w:rsidRDefault="003B2F71" w:rsidP="009A0F16">
      <w:pPr>
        <w:tabs>
          <w:tab w:val="left" w:pos="2410"/>
          <w:tab w:val="left" w:pos="4536"/>
          <w:tab w:val="left" w:pos="6663"/>
        </w:tabs>
        <w:suppressAutoHyphens/>
        <w:spacing w:after="0" w:line="336" w:lineRule="auto"/>
        <w:ind w:left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а)  3084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8;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>б)  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040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30;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в)  2728 : 4;</w:t>
      </w:r>
      <w:r w:rsidRPr="00D30495">
        <w:rPr>
          <w:rFonts w:ascii="Times New Roman" w:eastAsia="SimSun" w:hAnsi="Times New Roman"/>
          <w:sz w:val="20"/>
          <w:szCs w:val="20"/>
          <w:lang w:eastAsia="ar-SA"/>
        </w:rPr>
        <w:tab/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г)  3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1 500 : 7.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Автомобилист  ехал  2 ч  по  шоссе  со  скоростью  75 км/ч,  а  затем  час  по  просёлку  со  скоростью  30 км/ч.  Во  сколько  раз  меньше  проехал  автомобилист  по  просёлочной  дороге?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Одна  сторона  прямоугольника  равна  5 см,  а  площадь  —  60 см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.  На  сколько  одна  сторона  больше  другой?    </w:t>
      </w: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Найди  неизвестное:  а)  1007 – 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t>x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= 9;    б)  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t>y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: 5 = 205.</w:t>
      </w:r>
    </w:p>
    <w:p w:rsidR="003B2F71" w:rsidRPr="00D30495" w:rsidRDefault="003B2F71" w:rsidP="009A0F16">
      <w:pPr>
        <w:tabs>
          <w:tab w:val="left" w:pos="2700"/>
          <w:tab w:val="left" w:pos="482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3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1.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3B2F71" w:rsidRPr="00D30495" w:rsidRDefault="003B2F71" w:rsidP="009A0F16">
      <w:pPr>
        <w:tabs>
          <w:tab w:val="left" w:pos="2410"/>
          <w:tab w:val="left" w:pos="4536"/>
          <w:tab w:val="left" w:pos="6663"/>
        </w:tabs>
        <w:suppressAutoHyphens/>
        <w:spacing w:after="0" w:line="336" w:lineRule="auto"/>
        <w:ind w:left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а)  2870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50;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>б)  4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0 731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8;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в)  38 000 : 5;</w:t>
      </w:r>
      <w:r w:rsidRPr="00D30495">
        <w:rPr>
          <w:rFonts w:ascii="Times New Roman" w:eastAsia="SimSun" w:hAnsi="Times New Roman"/>
          <w:sz w:val="20"/>
          <w:szCs w:val="20"/>
          <w:lang w:eastAsia="ar-SA"/>
        </w:rPr>
        <w:tab/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г)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54 240 : 60.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Треть  пути  геологи  прошли  на  лыжах,  а  оставшуюся  часть  пути  проехали  на  вездеходе.  Какова  длина  всего  пути,  если  на  лыжах  геологи шли  4 ч  со  скоростью  8 км/ч?  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Найди  площадь квадрата,  если  его  периметр  равен  120 см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.    </w:t>
      </w: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Найди  неизвестное:  а)  (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t>x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–  30)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3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= 180;    б)  8000 :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t>y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+ 120 = 320.</w:t>
      </w:r>
    </w:p>
    <w:p w:rsidR="003B2F71" w:rsidRPr="00D30495" w:rsidRDefault="003B2F71" w:rsidP="009A0F16">
      <w:pPr>
        <w:tabs>
          <w:tab w:val="left" w:pos="2700"/>
          <w:tab w:val="left" w:pos="482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4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500"/>
        </w:tabs>
        <w:suppressAutoHyphens/>
        <w:spacing w:after="0" w:line="312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1.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Выполни  вычисления  письменно:</w:t>
      </w:r>
    </w:p>
    <w:p w:rsidR="003B2F71" w:rsidRPr="00D30495" w:rsidRDefault="003B2F71" w:rsidP="009A0F16">
      <w:pPr>
        <w:tabs>
          <w:tab w:val="left" w:pos="2410"/>
          <w:tab w:val="left" w:pos="4536"/>
          <w:tab w:val="left" w:pos="6663"/>
        </w:tabs>
        <w:suppressAutoHyphens/>
        <w:spacing w:after="0" w:line="336" w:lineRule="auto"/>
        <w:ind w:left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а)  136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800;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ab/>
        <w:t xml:space="preserve">б)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3470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 60;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в)  15 000 : 6;</w:t>
      </w:r>
      <w:r w:rsidRPr="00D30495">
        <w:rPr>
          <w:rFonts w:ascii="Times New Roman" w:eastAsia="SimSun" w:hAnsi="Times New Roman"/>
          <w:sz w:val="20"/>
          <w:szCs w:val="20"/>
          <w:lang w:eastAsia="ar-SA"/>
        </w:rPr>
        <w:tab/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г)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21 560 : 70.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Расстояние  между  посёлками  нефтяников  320 км.  Четверть  пути  нефтяники  проехали  на  вездеходе.  Сколько  времени  это  заняло,  если  скорость  вездехода  20 км/ч?</w:t>
      </w:r>
    </w:p>
    <w:p w:rsidR="003B2F71" w:rsidRPr="00D30495" w:rsidRDefault="003B2F71" w:rsidP="009A0F16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Периметр  прямоугольника  равен  4 м,  а  одна  из  сторон  —  60 см.  Чему  равна  другая  сторона  прямоугольника?    </w:t>
      </w: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120"/>
        <w:ind w:left="357" w:right="278" w:hanging="35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Найди  неизвестное:  а)  (170 + 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t>x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)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: 3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= 90;    б)  200 – 60 : </w:t>
      </w:r>
      <w:r w:rsidRPr="00D30495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t>y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= 196.</w:t>
      </w: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>Контрольная работа №4</w:t>
      </w: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 xml:space="preserve"> по теме «Умножение</w:t>
      </w:r>
      <w:r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 xml:space="preserve"> и деление</w:t>
      </w:r>
      <w:r w:rsidRPr="00D30495">
        <w:rPr>
          <w:rFonts w:ascii="Times New Roman" w:hAnsi="Times New Roman" w:cs="Times New Roman"/>
          <w:b/>
          <w:bCs/>
          <w:i/>
          <w:iCs/>
          <w:spacing w:val="15"/>
          <w:sz w:val="20"/>
          <w:szCs w:val="20"/>
          <w:lang w:eastAsia="ar-SA"/>
        </w:rPr>
        <w:t xml:space="preserve"> многозначных чисел»</w:t>
      </w: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1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1.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Вычисли: </w:t>
      </w:r>
    </w:p>
    <w:p w:rsidR="003B2F71" w:rsidRPr="00D30495" w:rsidRDefault="003B2F71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а)  127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36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 xml:space="preserve">б)  841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250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в)  936 : 26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г)  2400 : 480</w:t>
      </w:r>
    </w:p>
    <w:p w:rsidR="003B2F71" w:rsidRPr="00D30495" w:rsidRDefault="003B2F71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Упаковка  мармелада  весит  6 кг 350 г.  Сколько  весят  30  таких  коробок?</w:t>
      </w: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За  3  дня  оператор  набрал  на  компьютере  336  страниц  текста.  Сколько  страниц  он  набирает  в  час,  если  работает  по  8 ч  в  день  с  одинаковой  скоростью?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Запиши  площадь  в  других  единицах.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3969"/>
        </w:tabs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а)  300 см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= ……….. дм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ab/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б)  13 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= ………..  дм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</w:p>
    <w:p w:rsidR="003B2F71" w:rsidRPr="00D30495" w:rsidRDefault="003B2F71" w:rsidP="009A0F16">
      <w:pPr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Default="003B2F71" w:rsidP="00B66537">
      <w:pPr>
        <w:tabs>
          <w:tab w:val="left" w:pos="17436"/>
          <w:tab w:val="left" w:pos="17719"/>
        </w:tabs>
        <w:suppressAutoHyphens/>
        <w:spacing w:before="100" w:beforeAutospacing="1" w:after="0"/>
        <w:ind w:left="927" w:right="510" w:hanging="36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5.</w:t>
      </w:r>
      <w:r>
        <w:rPr>
          <w:rFonts w:ascii="Times New Roman" w:hAnsi="Times New Roman" w:cs="Times New Roman"/>
          <w:b/>
          <w:bCs/>
          <w:sz w:val="20"/>
          <w:szCs w:val="20"/>
          <w:lang w:eastAsia="ar-SA"/>
        </w:rPr>
        <w:br w:type="page"/>
      </w:r>
    </w:p>
    <w:p w:rsidR="003B2F71" w:rsidRPr="00D30495" w:rsidRDefault="003B2F71" w:rsidP="00B66537">
      <w:pPr>
        <w:tabs>
          <w:tab w:val="left" w:pos="17436"/>
          <w:tab w:val="left" w:pos="17719"/>
        </w:tabs>
        <w:suppressAutoHyphens/>
        <w:spacing w:before="100" w:beforeAutospacing="1" w:after="0"/>
        <w:ind w:left="1494" w:right="794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Вставь  число  так,  чтобы  получилось  верное  равенство.  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253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а)  645  –  ……  =  1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б)  ……  ×  389  = 0</w:t>
      </w: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694"/>
          <w:tab w:val="left" w:pos="5103"/>
        </w:tabs>
        <w:spacing w:after="0" w:line="28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2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1.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Вычисли: </w:t>
      </w:r>
    </w:p>
    <w:p w:rsidR="003B2F71" w:rsidRPr="00D30495" w:rsidRDefault="003B2F71" w:rsidP="009A0F16">
      <w:pPr>
        <w:tabs>
          <w:tab w:val="left" w:pos="2127"/>
          <w:tab w:val="left" w:pos="4395"/>
          <w:tab w:val="left" w:pos="6379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а)  2138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62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 xml:space="preserve">б)  350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4700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в)  5100 : 34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г)  46 690 : 230</w:t>
      </w:r>
    </w:p>
    <w:p w:rsidR="003B2F71" w:rsidRPr="00D30495" w:rsidRDefault="003B2F71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left="284" w:right="-23" w:hanging="28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Для  приготовления  3 л  грибного  супа  нужно  150 г  сухих  грибов.  Сколько  сухих  грибов  нужно  для  приготовления  45 л  грибного  супа?</w:t>
      </w: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От  станции  одновременно  в  разных  направлениях  отошли  два  поезда.  Скорость  одного  57 км/ч,  а  другого  86 км/ч.  Какое  расстояние  будет  между  ними  через  3 ч?  (Поезда  идут  без  остановок.)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Поставь  знак  &gt; ,&lt;  или  = .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3969"/>
        </w:tabs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а)  500 см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…  50 дм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ab/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б)  2600 дм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…..  26 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</w:p>
    <w:p w:rsidR="003B2F71" w:rsidRPr="00D30495" w:rsidRDefault="003B2F71" w:rsidP="009A0F16">
      <w:pPr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5.*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Вставь  число  так,  чтобы  получилось  верное  равенство.  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253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а)  ……  :  1  =  0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б)  ……  –  0  = 0</w:t>
      </w: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  <w:t>Вариант 3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1.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Вычисли: </w:t>
      </w:r>
    </w:p>
    <w:p w:rsidR="003B2F71" w:rsidRPr="00D30495" w:rsidRDefault="003B2F71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а)  3823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57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 xml:space="preserve">б)  2760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420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в)  9800 : 28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г)  92 700 : 450</w:t>
      </w:r>
    </w:p>
    <w:p w:rsidR="003B2F71" w:rsidRPr="00D30495" w:rsidRDefault="003B2F71" w:rsidP="009A0F16">
      <w:pPr>
        <w:tabs>
          <w:tab w:val="left" w:pos="2127"/>
          <w:tab w:val="left" w:pos="4253"/>
          <w:tab w:val="left" w:pos="609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left="284" w:right="-23" w:hanging="28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За  4 ч  машина  проехала  300 км.  Сколько  километров  проедет  машина  за  7 ч  пути,  если  будет  идти  с  той  же  скоростью?</w:t>
      </w: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right="-261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Один  автомат  изготавливает  60  деталей  за  1 мин.  Другой  —  70  деталей  за 1 мин.  Сколько  деталей  изготовят  оба  автомата  за  40 мин  непрерывной  работы?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Поставь  знак  &gt; ,&lt;  или  = .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3969"/>
        </w:tabs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а)  1800 мм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….. 18 см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ab/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б)  40 дм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……  400 см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</w:p>
    <w:p w:rsidR="003B2F71" w:rsidRPr="00D30495" w:rsidRDefault="003B2F71" w:rsidP="009A0F16">
      <w:pPr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5.*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Вставь  число  так,  чтобы  получилось  верное  равенство.  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253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а)  ……  –  480  =  0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б)  250  :  ……  = 1</w:t>
      </w:r>
    </w:p>
    <w:p w:rsidR="003B2F71" w:rsidRPr="00D30495" w:rsidRDefault="003B2F71" w:rsidP="009A0F16">
      <w:pPr>
        <w:tabs>
          <w:tab w:val="left" w:pos="2880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694"/>
          <w:tab w:val="left" w:pos="5103"/>
        </w:tabs>
        <w:spacing w:after="0" w:line="288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D30495">
        <w:rPr>
          <w:rFonts w:ascii="Times New Roman" w:hAnsi="Times New Roman" w:cs="Times New Roman"/>
          <w:b/>
          <w:bCs/>
          <w:i/>
          <w:iCs/>
          <w:sz w:val="20"/>
          <w:szCs w:val="20"/>
          <w:lang w:eastAsia="ru-RU"/>
        </w:rPr>
        <w:t>Вариант 4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1.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Вычисли: </w:t>
      </w:r>
    </w:p>
    <w:p w:rsidR="003B2F71" w:rsidRPr="00D30495" w:rsidRDefault="003B2F71" w:rsidP="009A0F16">
      <w:pPr>
        <w:tabs>
          <w:tab w:val="left" w:pos="2268"/>
          <w:tab w:val="left" w:pos="4678"/>
          <w:tab w:val="left" w:pos="694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а)  48 150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·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29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 xml:space="preserve">б)  427 </w:t>
      </w:r>
      <w:r w:rsidRPr="00D30495">
        <w:rPr>
          <w:rFonts w:ascii="Times New Roman" w:eastAsia="SimSun" w:hAnsi="Times New Roman" w:cs="Times New Roman"/>
          <w:sz w:val="20"/>
          <w:szCs w:val="20"/>
          <w:lang w:eastAsia="ar-SA"/>
        </w:rPr>
        <w:t>·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612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в)  78 880 : 580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г)  24 440 : 235</w:t>
      </w:r>
    </w:p>
    <w:p w:rsidR="003B2F71" w:rsidRPr="00D30495" w:rsidRDefault="003B2F71" w:rsidP="009A0F16">
      <w:pPr>
        <w:tabs>
          <w:tab w:val="left" w:pos="2127"/>
          <w:tab w:val="left" w:pos="4111"/>
          <w:tab w:val="left" w:pos="609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1800"/>
        </w:tabs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2160"/>
          <w:tab w:val="left" w:pos="4140"/>
        </w:tabs>
        <w:suppressAutoHyphens/>
        <w:spacing w:after="0"/>
        <w:ind w:left="284" w:right="-23" w:hanging="284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2.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Шесть одинаковых дынь  весят  столько  же,  сколько  арбуз.  Сколько  весит  1  дыня,  если  арбуз  весит  8 кг  640 г?</w:t>
      </w: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3.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С автовокзала  в  разных  направлениях  одновременно  отошли  два  автобуса.  Через  2 ч  между  ними  было  314 км.  Скорость  одного  из  них  75 км/ч.  Найди  скорость  другого  автобуса.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4.*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Запиши  в  порядке  увеличения.</w:t>
      </w:r>
    </w:p>
    <w:p w:rsidR="003B2F71" w:rsidRPr="00D30495" w:rsidRDefault="003B2F71" w:rsidP="009A0F16">
      <w:pPr>
        <w:suppressAutoHyphens/>
        <w:spacing w:after="0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3969"/>
        </w:tabs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3600 мм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;    36 дм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;    36 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;    360 см</w:t>
      </w:r>
      <w:r w:rsidRPr="00D30495">
        <w:rPr>
          <w:rFonts w:ascii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.</w:t>
      </w:r>
    </w:p>
    <w:p w:rsidR="003B2F71" w:rsidRPr="00D30495" w:rsidRDefault="003B2F71" w:rsidP="009A0F16">
      <w:pPr>
        <w:suppressAutoHyphens/>
        <w:spacing w:after="0"/>
        <w:ind w:left="360" w:right="279" w:hanging="76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/>
        <w:ind w:left="360" w:right="279" w:hanging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5.*  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Вставь  число  так,  чтобы  получилось  верное  равенство.  </w:t>
      </w:r>
    </w:p>
    <w:p w:rsidR="003B2F71" w:rsidRPr="00D30495" w:rsidRDefault="003B2F71" w:rsidP="009A0F16">
      <w:pPr>
        <w:suppressAutoHyphens/>
        <w:spacing w:after="0"/>
        <w:ind w:firstLine="18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tabs>
          <w:tab w:val="left" w:pos="4253"/>
          <w:tab w:val="left" w:pos="5400"/>
        </w:tabs>
        <w:suppressAutoHyphens/>
        <w:spacing w:after="0" w:line="312" w:lineRule="auto"/>
        <w:ind w:firstLine="36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>а)  ……  ×  1  =  0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  <w:t>б)  ……  :  1  = 1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Годовая</w:t>
      </w: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 контрольная работа </w:t>
      </w: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Вариант 1</w:t>
      </w: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 Реши задачу.</w:t>
      </w:r>
    </w:p>
    <w:p w:rsidR="003B2F71" w:rsidRPr="00D30495" w:rsidRDefault="003B2F71" w:rsidP="009A0F16">
      <w:pPr>
        <w:tabs>
          <w:tab w:val="left" w:pos="5235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ab/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Два поезда отошли одновременно от одной станции в противоположных направлениях. Первый шел со скоростью 57 км/ч, а второй со скоростью 54 км/ч. Первый из них проехал 342 км. На каком расстоянии друг от друга в этот момент находились поезда?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 Найди значения выражений.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      25624 + 5698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      86 х (727216 : 604 + 2018) – 181708 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      18848 : 38 + (260 – 4) х 20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      8 ч 36 мин х 475 – 364 ч 48 мин : 24.</w:t>
      </w:r>
    </w:p>
    <w:p w:rsidR="003B2F71" w:rsidRPr="00D30495" w:rsidRDefault="003B2F71" w:rsidP="009A0F16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Ширина прямоугольника 14 см, длина в 3 раза больше. Найди площадь и периметр этого прямоугольника.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Реши уравнение.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576 : х =127-79    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*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>Три одинаковых коробки конфет и две одинаковые шоколадки весят 1200 г.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br/>
        <w:t>Сколько весит шоколадка, если коробка конфет весит 300 г?</w:t>
      </w: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Вариант 2</w:t>
      </w:r>
    </w:p>
    <w:p w:rsidR="003B2F71" w:rsidRPr="00D30495" w:rsidRDefault="003B2F71" w:rsidP="009A0F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6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 Реши задачу.</w:t>
      </w:r>
    </w:p>
    <w:p w:rsidR="003B2F71" w:rsidRPr="00D30495" w:rsidRDefault="003B2F71" w:rsidP="009A0F16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Из двух посёлков одновременно навстречу друг другу выехали два автомобиля. Один ехал со скоростью 53 км/ч и проехал до встречи 212 км. Определи расстояние между посёлками, если скорость второго была 48 км/ч. 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6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 Найди значения выражений.</w:t>
      </w:r>
    </w:p>
    <w:p w:rsidR="003B2F71" w:rsidRPr="00D30495" w:rsidRDefault="003B2F71" w:rsidP="009A0F16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82118 + 7987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      (479 484 + 113 796) : 72 – 146 х 18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      158 х 6 – (468 + 354) : 3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      33 кг 120 г : (41 кг 120 г – 39 кг 280 г)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6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Ширина прямоугольника 18 дм, длина прямоугольника в 3 раза меньше. Найди площадь и периметр этого прямоугольника.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6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Реши уравнение.</w:t>
      </w:r>
      <w:r w:rsidRPr="00D30495">
        <w:rPr>
          <w:rFonts w:ascii="Times New Roman" w:hAnsi="Times New Roman" w:cs="Times New Roman"/>
          <w:sz w:val="20"/>
          <w:szCs w:val="20"/>
          <w:lang w:eastAsia="ar-SA"/>
        </w:rPr>
        <w:t xml:space="preserve">         156 : у = 600-574    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9A0F16">
      <w:pPr>
        <w:numPr>
          <w:ilvl w:val="0"/>
          <w:numId w:val="36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D30495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*Слон съедает 60 кг корма ежедневно. Жираф съедает 210 кг корма за неделю, а верблюд – 560 кг корма за  28 дней. Сколько килограммов корма необходимо всем животным на неделю?</w:t>
      </w:r>
    </w:p>
    <w:p w:rsidR="003B2F71" w:rsidRPr="00D30495" w:rsidRDefault="003B2F71" w:rsidP="009A0F16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B2F71" w:rsidRPr="00D30495" w:rsidRDefault="003B2F71" w:rsidP="00DF2657">
      <w:pPr>
        <w:keepNext/>
        <w:widowControl w:val="0"/>
        <w:tabs>
          <w:tab w:val="left" w:pos="3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B2F71" w:rsidRPr="00D30495" w:rsidRDefault="003B2F71" w:rsidP="00DF2657">
      <w:pPr>
        <w:keepNext/>
        <w:widowControl w:val="0"/>
        <w:tabs>
          <w:tab w:val="left" w:pos="3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B2F71" w:rsidRPr="00D30495" w:rsidRDefault="003B2F71" w:rsidP="00DF2657">
      <w:pPr>
        <w:keepNext/>
        <w:widowControl w:val="0"/>
        <w:tabs>
          <w:tab w:val="left" w:pos="3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B2F71" w:rsidRPr="00D30495" w:rsidRDefault="003B2F71" w:rsidP="00DF265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B2F71" w:rsidRPr="00D30495" w:rsidRDefault="003B2F71">
      <w:pPr>
        <w:rPr>
          <w:rFonts w:ascii="Times New Roman" w:hAnsi="Times New Roman" w:cs="Times New Roman"/>
          <w:sz w:val="20"/>
          <w:szCs w:val="20"/>
        </w:rPr>
      </w:pPr>
    </w:p>
    <w:sectPr w:rsidR="003B2F71" w:rsidRPr="00D30495" w:rsidSect="00B66537">
      <w:type w:val="continuous"/>
      <w:pgSz w:w="16838" w:h="11906" w:orient="landscape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6B4F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8A4106"/>
    <w:multiLevelType w:val="multilevel"/>
    <w:tmpl w:val="7A8E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C42659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36713"/>
    <w:multiLevelType w:val="hybridMultilevel"/>
    <w:tmpl w:val="37C83D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1A642CF8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343EB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BC69A6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277B9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DB080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CA4E29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77B2B4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483002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6B5F98"/>
    <w:multiLevelType w:val="hybridMultilevel"/>
    <w:tmpl w:val="E230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D77A5A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820761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800354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A0E1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10775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2D2F2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8C1F30"/>
    <w:multiLevelType w:val="hybridMultilevel"/>
    <w:tmpl w:val="E230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32B26"/>
    <w:multiLevelType w:val="hybridMultilevel"/>
    <w:tmpl w:val="3C48119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23">
    <w:nsid w:val="5BF9210B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C6477B"/>
    <w:multiLevelType w:val="hybridMultilevel"/>
    <w:tmpl w:val="1734A7C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25">
    <w:nsid w:val="62121F63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DB2A3C"/>
    <w:multiLevelType w:val="hybridMultilevel"/>
    <w:tmpl w:val="AD0ADC3A"/>
    <w:lvl w:ilvl="0" w:tplc="0448864C">
      <w:start w:val="1"/>
      <w:numFmt w:val="decimal"/>
      <w:lvlText w:val="%1."/>
      <w:lvlJc w:val="left"/>
      <w:pPr>
        <w:ind w:left="742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62" w:hanging="360"/>
      </w:pPr>
    </w:lvl>
    <w:lvl w:ilvl="2" w:tplc="0419001B">
      <w:start w:val="1"/>
      <w:numFmt w:val="lowerRoman"/>
      <w:lvlText w:val="%3."/>
      <w:lvlJc w:val="right"/>
      <w:pPr>
        <w:ind w:left="1882" w:hanging="180"/>
      </w:pPr>
    </w:lvl>
    <w:lvl w:ilvl="3" w:tplc="0419000F">
      <w:start w:val="1"/>
      <w:numFmt w:val="decimal"/>
      <w:lvlText w:val="%4."/>
      <w:lvlJc w:val="left"/>
      <w:pPr>
        <w:ind w:left="2602" w:hanging="360"/>
      </w:pPr>
    </w:lvl>
    <w:lvl w:ilvl="4" w:tplc="04190019">
      <w:start w:val="1"/>
      <w:numFmt w:val="lowerLetter"/>
      <w:lvlText w:val="%5."/>
      <w:lvlJc w:val="left"/>
      <w:pPr>
        <w:ind w:left="3322" w:hanging="360"/>
      </w:pPr>
    </w:lvl>
    <w:lvl w:ilvl="5" w:tplc="0419001B">
      <w:start w:val="1"/>
      <w:numFmt w:val="lowerRoman"/>
      <w:lvlText w:val="%6."/>
      <w:lvlJc w:val="right"/>
      <w:pPr>
        <w:ind w:left="4042" w:hanging="180"/>
      </w:pPr>
    </w:lvl>
    <w:lvl w:ilvl="6" w:tplc="0419000F">
      <w:start w:val="1"/>
      <w:numFmt w:val="decimal"/>
      <w:lvlText w:val="%7."/>
      <w:lvlJc w:val="left"/>
      <w:pPr>
        <w:ind w:left="4762" w:hanging="360"/>
      </w:pPr>
    </w:lvl>
    <w:lvl w:ilvl="7" w:tplc="04190019">
      <w:start w:val="1"/>
      <w:numFmt w:val="lowerLetter"/>
      <w:lvlText w:val="%8."/>
      <w:lvlJc w:val="left"/>
      <w:pPr>
        <w:ind w:left="5482" w:hanging="360"/>
      </w:pPr>
    </w:lvl>
    <w:lvl w:ilvl="8" w:tplc="0419001B">
      <w:start w:val="1"/>
      <w:numFmt w:val="lowerRoman"/>
      <w:lvlText w:val="%9."/>
      <w:lvlJc w:val="right"/>
      <w:pPr>
        <w:ind w:left="6202" w:hanging="180"/>
      </w:pPr>
    </w:lvl>
  </w:abstractNum>
  <w:abstractNum w:abstractNumId="27">
    <w:nsid w:val="67032214"/>
    <w:multiLevelType w:val="hybridMultilevel"/>
    <w:tmpl w:val="122C9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7160A5C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E85D4F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E11422"/>
    <w:multiLevelType w:val="hybridMultilevel"/>
    <w:tmpl w:val="336E50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5C6B96"/>
    <w:multiLevelType w:val="hybridMultilevel"/>
    <w:tmpl w:val="68E0D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FC92F40"/>
    <w:multiLevelType w:val="hybridMultilevel"/>
    <w:tmpl w:val="B95CA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3D32DEB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CC7547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F7A2EBA"/>
    <w:multiLevelType w:val="multilevel"/>
    <w:tmpl w:val="877A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2"/>
  </w:num>
  <w:num w:numId="3">
    <w:abstractNumId w:val="31"/>
  </w:num>
  <w:num w:numId="4">
    <w:abstractNumId w:val="35"/>
  </w:num>
  <w:num w:numId="5">
    <w:abstractNumId w:val="27"/>
  </w:num>
  <w:num w:numId="6">
    <w:abstractNumId w:val="10"/>
  </w:num>
  <w:num w:numId="7">
    <w:abstractNumId w:val="11"/>
  </w:num>
  <w:num w:numId="8">
    <w:abstractNumId w:val="24"/>
  </w:num>
  <w:num w:numId="9">
    <w:abstractNumId w:val="26"/>
  </w:num>
  <w:num w:numId="10">
    <w:abstractNumId w:val="22"/>
  </w:num>
  <w:num w:numId="11">
    <w:abstractNumId w:val="5"/>
  </w:num>
  <w:num w:numId="12">
    <w:abstractNumId w:val="29"/>
  </w:num>
  <w:num w:numId="13">
    <w:abstractNumId w:val="36"/>
  </w:num>
  <w:num w:numId="14">
    <w:abstractNumId w:val="0"/>
  </w:num>
  <w:num w:numId="15">
    <w:abstractNumId w:val="13"/>
  </w:num>
  <w:num w:numId="16">
    <w:abstractNumId w:val="28"/>
  </w:num>
  <w:num w:numId="17">
    <w:abstractNumId w:val="4"/>
  </w:num>
  <w:num w:numId="18">
    <w:abstractNumId w:val="15"/>
  </w:num>
  <w:num w:numId="19">
    <w:abstractNumId w:val="16"/>
  </w:num>
  <w:num w:numId="20">
    <w:abstractNumId w:val="20"/>
  </w:num>
  <w:num w:numId="21">
    <w:abstractNumId w:val="2"/>
  </w:num>
  <w:num w:numId="22">
    <w:abstractNumId w:val="33"/>
  </w:num>
  <w:num w:numId="23">
    <w:abstractNumId w:val="34"/>
  </w:num>
  <w:num w:numId="24">
    <w:abstractNumId w:val="9"/>
  </w:num>
  <w:num w:numId="25">
    <w:abstractNumId w:val="8"/>
  </w:num>
  <w:num w:numId="26">
    <w:abstractNumId w:val="7"/>
  </w:num>
  <w:num w:numId="27">
    <w:abstractNumId w:val="18"/>
  </w:num>
  <w:num w:numId="28">
    <w:abstractNumId w:val="23"/>
  </w:num>
  <w:num w:numId="29">
    <w:abstractNumId w:val="6"/>
  </w:num>
  <w:num w:numId="30">
    <w:abstractNumId w:val="25"/>
  </w:num>
  <w:num w:numId="31">
    <w:abstractNumId w:val="12"/>
  </w:num>
  <w:num w:numId="32">
    <w:abstractNumId w:val="17"/>
  </w:num>
  <w:num w:numId="33">
    <w:abstractNumId w:val="19"/>
  </w:num>
  <w:num w:numId="34">
    <w:abstractNumId w:val="3"/>
  </w:num>
  <w:num w:numId="35">
    <w:abstractNumId w:val="14"/>
  </w:num>
  <w:num w:numId="36">
    <w:abstractNumId w:val="21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7EC"/>
    <w:rsid w:val="00025BEA"/>
    <w:rsid w:val="00026C8B"/>
    <w:rsid w:val="00027F3F"/>
    <w:rsid w:val="00035A74"/>
    <w:rsid w:val="000701D0"/>
    <w:rsid w:val="00070C09"/>
    <w:rsid w:val="00072CB0"/>
    <w:rsid w:val="00073B2A"/>
    <w:rsid w:val="00087E47"/>
    <w:rsid w:val="00092FDF"/>
    <w:rsid w:val="00093FD8"/>
    <w:rsid w:val="000A7380"/>
    <w:rsid w:val="000B4C2E"/>
    <w:rsid w:val="000C144F"/>
    <w:rsid w:val="000D3AD2"/>
    <w:rsid w:val="00106F88"/>
    <w:rsid w:val="00123D4E"/>
    <w:rsid w:val="001618D5"/>
    <w:rsid w:val="00163A27"/>
    <w:rsid w:val="0016440F"/>
    <w:rsid w:val="00164622"/>
    <w:rsid w:val="00172B41"/>
    <w:rsid w:val="001A3628"/>
    <w:rsid w:val="001A7AC5"/>
    <w:rsid w:val="001B3D5A"/>
    <w:rsid w:val="001D5D3E"/>
    <w:rsid w:val="00203B2B"/>
    <w:rsid w:val="00213D2F"/>
    <w:rsid w:val="002261D3"/>
    <w:rsid w:val="0025788D"/>
    <w:rsid w:val="00283ACB"/>
    <w:rsid w:val="002915A9"/>
    <w:rsid w:val="0029548D"/>
    <w:rsid w:val="002961DD"/>
    <w:rsid w:val="002A5B3C"/>
    <w:rsid w:val="002C4F50"/>
    <w:rsid w:val="002E6AC2"/>
    <w:rsid w:val="002E7541"/>
    <w:rsid w:val="002F0A69"/>
    <w:rsid w:val="002F457F"/>
    <w:rsid w:val="00300F27"/>
    <w:rsid w:val="00321738"/>
    <w:rsid w:val="00332791"/>
    <w:rsid w:val="003371A6"/>
    <w:rsid w:val="00340329"/>
    <w:rsid w:val="0036458D"/>
    <w:rsid w:val="003660F9"/>
    <w:rsid w:val="003816F1"/>
    <w:rsid w:val="00381B16"/>
    <w:rsid w:val="00387A40"/>
    <w:rsid w:val="003A1867"/>
    <w:rsid w:val="003B2F71"/>
    <w:rsid w:val="003D39D9"/>
    <w:rsid w:val="003E342C"/>
    <w:rsid w:val="003F6435"/>
    <w:rsid w:val="00406977"/>
    <w:rsid w:val="00423AE1"/>
    <w:rsid w:val="0043132E"/>
    <w:rsid w:val="00433D66"/>
    <w:rsid w:val="004412EE"/>
    <w:rsid w:val="0045297F"/>
    <w:rsid w:val="004552F7"/>
    <w:rsid w:val="00466463"/>
    <w:rsid w:val="00483632"/>
    <w:rsid w:val="00486850"/>
    <w:rsid w:val="004C3D91"/>
    <w:rsid w:val="00506C6D"/>
    <w:rsid w:val="00543EB3"/>
    <w:rsid w:val="00544240"/>
    <w:rsid w:val="005763A3"/>
    <w:rsid w:val="00577B42"/>
    <w:rsid w:val="005803EB"/>
    <w:rsid w:val="005A4542"/>
    <w:rsid w:val="005B1A25"/>
    <w:rsid w:val="005D7288"/>
    <w:rsid w:val="005F044D"/>
    <w:rsid w:val="005F23AE"/>
    <w:rsid w:val="00600AE0"/>
    <w:rsid w:val="00616A9E"/>
    <w:rsid w:val="00655518"/>
    <w:rsid w:val="006A4A3F"/>
    <w:rsid w:val="006A790C"/>
    <w:rsid w:val="006B00DE"/>
    <w:rsid w:val="006F2ECC"/>
    <w:rsid w:val="006F4B54"/>
    <w:rsid w:val="00700A14"/>
    <w:rsid w:val="00740AF4"/>
    <w:rsid w:val="00753E5A"/>
    <w:rsid w:val="00760DC7"/>
    <w:rsid w:val="00770D2D"/>
    <w:rsid w:val="0077713E"/>
    <w:rsid w:val="00783B01"/>
    <w:rsid w:val="007A7F19"/>
    <w:rsid w:val="007D0703"/>
    <w:rsid w:val="007E4410"/>
    <w:rsid w:val="007F51E1"/>
    <w:rsid w:val="00811648"/>
    <w:rsid w:val="00812C3A"/>
    <w:rsid w:val="008454DC"/>
    <w:rsid w:val="0086163C"/>
    <w:rsid w:val="00864931"/>
    <w:rsid w:val="00880153"/>
    <w:rsid w:val="008A6B8F"/>
    <w:rsid w:val="008B1A77"/>
    <w:rsid w:val="008C3117"/>
    <w:rsid w:val="008C7E8F"/>
    <w:rsid w:val="008D3E86"/>
    <w:rsid w:val="00921034"/>
    <w:rsid w:val="009268CB"/>
    <w:rsid w:val="00942EBF"/>
    <w:rsid w:val="00955F55"/>
    <w:rsid w:val="00970B87"/>
    <w:rsid w:val="00970EA8"/>
    <w:rsid w:val="00986F08"/>
    <w:rsid w:val="00987921"/>
    <w:rsid w:val="00987954"/>
    <w:rsid w:val="009933A1"/>
    <w:rsid w:val="009934BA"/>
    <w:rsid w:val="0099414B"/>
    <w:rsid w:val="00996EA2"/>
    <w:rsid w:val="009A0F16"/>
    <w:rsid w:val="009A5795"/>
    <w:rsid w:val="009E39E6"/>
    <w:rsid w:val="009F5A3C"/>
    <w:rsid w:val="009F7C40"/>
    <w:rsid w:val="00A05271"/>
    <w:rsid w:val="00A05B7E"/>
    <w:rsid w:val="00A17615"/>
    <w:rsid w:val="00A20DDD"/>
    <w:rsid w:val="00A30F51"/>
    <w:rsid w:val="00A4464B"/>
    <w:rsid w:val="00A51331"/>
    <w:rsid w:val="00A67132"/>
    <w:rsid w:val="00A74026"/>
    <w:rsid w:val="00AA4505"/>
    <w:rsid w:val="00AB6C24"/>
    <w:rsid w:val="00AF69C8"/>
    <w:rsid w:val="00B17EF2"/>
    <w:rsid w:val="00B434CD"/>
    <w:rsid w:val="00B57103"/>
    <w:rsid w:val="00B66537"/>
    <w:rsid w:val="00B71590"/>
    <w:rsid w:val="00B72DE9"/>
    <w:rsid w:val="00BB03AA"/>
    <w:rsid w:val="00BB3E92"/>
    <w:rsid w:val="00BD607B"/>
    <w:rsid w:val="00C17F91"/>
    <w:rsid w:val="00C21CA7"/>
    <w:rsid w:val="00C325B3"/>
    <w:rsid w:val="00C50EC3"/>
    <w:rsid w:val="00C53A83"/>
    <w:rsid w:val="00C801FF"/>
    <w:rsid w:val="00C86269"/>
    <w:rsid w:val="00C90EE0"/>
    <w:rsid w:val="00CA7BF3"/>
    <w:rsid w:val="00CB0C38"/>
    <w:rsid w:val="00CC0D37"/>
    <w:rsid w:val="00CD5895"/>
    <w:rsid w:val="00D055D9"/>
    <w:rsid w:val="00D05ECD"/>
    <w:rsid w:val="00D10732"/>
    <w:rsid w:val="00D151E1"/>
    <w:rsid w:val="00D30495"/>
    <w:rsid w:val="00D3066B"/>
    <w:rsid w:val="00D43B2A"/>
    <w:rsid w:val="00D5091B"/>
    <w:rsid w:val="00D51C9E"/>
    <w:rsid w:val="00D9138C"/>
    <w:rsid w:val="00D97FF1"/>
    <w:rsid w:val="00DA0C31"/>
    <w:rsid w:val="00DA39E8"/>
    <w:rsid w:val="00DB60B2"/>
    <w:rsid w:val="00DC0212"/>
    <w:rsid w:val="00DE7368"/>
    <w:rsid w:val="00DF033C"/>
    <w:rsid w:val="00DF2657"/>
    <w:rsid w:val="00DF52B6"/>
    <w:rsid w:val="00DF7F79"/>
    <w:rsid w:val="00E05092"/>
    <w:rsid w:val="00E2090D"/>
    <w:rsid w:val="00E77A08"/>
    <w:rsid w:val="00E863FA"/>
    <w:rsid w:val="00E91E51"/>
    <w:rsid w:val="00E971D2"/>
    <w:rsid w:val="00EB3E88"/>
    <w:rsid w:val="00EB6F36"/>
    <w:rsid w:val="00EC73DB"/>
    <w:rsid w:val="00ED21C4"/>
    <w:rsid w:val="00ED3D41"/>
    <w:rsid w:val="00ED4123"/>
    <w:rsid w:val="00EF0423"/>
    <w:rsid w:val="00EF5ADD"/>
    <w:rsid w:val="00F01652"/>
    <w:rsid w:val="00F02EB9"/>
    <w:rsid w:val="00F323B8"/>
    <w:rsid w:val="00F36CAB"/>
    <w:rsid w:val="00F639EB"/>
    <w:rsid w:val="00F63CCB"/>
    <w:rsid w:val="00F64DD4"/>
    <w:rsid w:val="00F747A6"/>
    <w:rsid w:val="00F8172C"/>
    <w:rsid w:val="00F847EC"/>
    <w:rsid w:val="00FC4B09"/>
    <w:rsid w:val="00FD3269"/>
    <w:rsid w:val="00FD54E8"/>
    <w:rsid w:val="00FD5838"/>
    <w:rsid w:val="00FD72A2"/>
    <w:rsid w:val="00FD78C0"/>
    <w:rsid w:val="00FF3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ACB"/>
    <w:pPr>
      <w:spacing w:after="200" w:line="276" w:lineRule="auto"/>
    </w:pPr>
    <w:rPr>
      <w:rFonts w:cs="Calibri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55F55"/>
    <w:pPr>
      <w:keepNext/>
      <w:spacing w:after="0" w:line="240" w:lineRule="auto"/>
      <w:outlineLvl w:val="7"/>
    </w:pPr>
    <w:rPr>
      <w:rFonts w:ascii="Arial Narrow" w:eastAsia="Times New Roman" w:hAnsi="Arial Narrow" w:cs="Arial Narrow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1652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955F55"/>
    <w:rPr>
      <w:rFonts w:ascii="Arial Narrow" w:hAnsi="Arial Narrow" w:cs="Arial Narrow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01652"/>
    <w:rPr>
      <w:rFonts w:ascii="Cambria" w:hAnsi="Cambria" w:cs="Cambria"/>
      <w:i/>
      <w:iCs/>
      <w:color w:val="404040"/>
      <w:sz w:val="20"/>
      <w:szCs w:val="20"/>
    </w:rPr>
  </w:style>
  <w:style w:type="table" w:styleId="TableGrid">
    <w:name w:val="Table Grid"/>
    <w:basedOn w:val="TableNormal"/>
    <w:uiPriority w:val="99"/>
    <w:rsid w:val="00F64DD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Normal"/>
    <w:uiPriority w:val="99"/>
    <w:rsid w:val="00F64D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DefaultParagraphFont"/>
    <w:uiPriority w:val="99"/>
    <w:rsid w:val="00F64DD4"/>
  </w:style>
  <w:style w:type="paragraph" w:customStyle="1" w:styleId="c19">
    <w:name w:val="c19"/>
    <w:basedOn w:val="Normal"/>
    <w:uiPriority w:val="99"/>
    <w:rsid w:val="00F64D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Normal"/>
    <w:uiPriority w:val="99"/>
    <w:rsid w:val="00F64D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Normal"/>
    <w:uiPriority w:val="99"/>
    <w:rsid w:val="00F64D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DefaultParagraphFont"/>
    <w:uiPriority w:val="99"/>
    <w:rsid w:val="00F64DD4"/>
  </w:style>
  <w:style w:type="paragraph" w:styleId="ListParagraph">
    <w:name w:val="List Paragraph"/>
    <w:basedOn w:val="Normal"/>
    <w:uiPriority w:val="99"/>
    <w:qFormat/>
    <w:rsid w:val="00F64DD4"/>
    <w:pPr>
      <w:ind w:left="720"/>
    </w:pPr>
  </w:style>
  <w:style w:type="table" w:customStyle="1" w:styleId="1">
    <w:name w:val="Сетка таблицы1"/>
    <w:uiPriority w:val="99"/>
    <w:rsid w:val="00955F5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E3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39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97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97258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97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97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97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97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97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972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1972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972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97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197259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972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1972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1972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1972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97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97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19726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1972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1972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97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53</Pages>
  <Words>12700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</dc:creator>
  <cp:keywords/>
  <dc:description/>
  <cp:lastModifiedBy>Windows User</cp:lastModifiedBy>
  <cp:revision>36</cp:revision>
  <cp:lastPrinted>2016-03-16T01:46:00Z</cp:lastPrinted>
  <dcterms:created xsi:type="dcterms:W3CDTF">2015-07-07T18:36:00Z</dcterms:created>
  <dcterms:modified xsi:type="dcterms:W3CDTF">2016-09-30T22:18:00Z</dcterms:modified>
</cp:coreProperties>
</file>